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03731B" w14:textId="2473FF2B" w:rsidR="00956EA6" w:rsidRPr="0035779D" w:rsidRDefault="0035779D" w:rsidP="002E5B4A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l-GR"/>
        </w:rPr>
      </w:pPr>
      <w:r>
        <w:rPr>
          <w:rFonts w:cs="Arial"/>
          <w:b/>
          <w:snapToGrid w:val="0"/>
          <w:color w:val="000000"/>
          <w:u w:val="single" w:color="000000"/>
          <w:lang w:val="el-GR"/>
        </w:rPr>
        <w:t>Γενική Περιγραφή</w:t>
      </w:r>
    </w:p>
    <w:p w14:paraId="7AA55892" w14:textId="2A1B0D34" w:rsidR="00B47D71" w:rsidRPr="00C01D50" w:rsidRDefault="008C58B2" w:rsidP="00052BAF">
      <w:pPr>
        <w:autoSpaceDE w:val="0"/>
        <w:autoSpaceDN w:val="0"/>
        <w:adjustRightInd w:val="0"/>
        <w:jc w:val="both"/>
        <w:rPr>
          <w:color w:val="000000"/>
          <w:lang w:val="el-GR"/>
        </w:rPr>
      </w:pPr>
      <w:r>
        <w:rPr>
          <w:color w:val="000000"/>
          <w:lang w:val="el-GR"/>
        </w:rPr>
        <w:t>Διαιρούμενου τύπου</w:t>
      </w:r>
      <w:r w:rsidR="00484D8F">
        <w:rPr>
          <w:color w:val="000000"/>
          <w:lang w:val="el-GR"/>
        </w:rPr>
        <w:t>,</w:t>
      </w:r>
      <w:r>
        <w:rPr>
          <w:color w:val="000000"/>
          <w:lang w:val="el-GR"/>
        </w:rPr>
        <w:t xml:space="preserve"> </w:t>
      </w:r>
      <w:r w:rsidR="004B6A78">
        <w:rPr>
          <w:color w:val="000000"/>
          <w:lang w:val="el-GR"/>
        </w:rPr>
        <w:t xml:space="preserve">εσωτερικής εγκατάστασης </w:t>
      </w:r>
      <w:r>
        <w:rPr>
          <w:color w:val="000000"/>
          <w:lang w:val="el-GR"/>
        </w:rPr>
        <w:t>αυτόνομη μονάδα αέρος – αέρος</w:t>
      </w:r>
      <w:r w:rsidR="00DF2676">
        <w:rPr>
          <w:color w:val="000000"/>
          <w:lang w:val="el-GR"/>
        </w:rPr>
        <w:t xml:space="preserve">, εργαζόμενη με ψυκτικό μέσο </w:t>
      </w:r>
      <w:r w:rsidR="00DF2676" w:rsidRPr="00013EE8">
        <w:rPr>
          <w:color w:val="000000"/>
          <w:lang w:val="en-150"/>
        </w:rPr>
        <w:t>R410A</w:t>
      </w:r>
      <w:r w:rsidR="00DF2676">
        <w:rPr>
          <w:color w:val="000000"/>
          <w:lang w:val="el-GR"/>
        </w:rPr>
        <w:t>,</w:t>
      </w:r>
      <w:r w:rsidR="004B6A78">
        <w:rPr>
          <w:color w:val="000000"/>
          <w:lang w:val="el-GR"/>
        </w:rPr>
        <w:t xml:space="preserve"> </w:t>
      </w:r>
      <w:r w:rsidR="00DF2676">
        <w:rPr>
          <w:color w:val="000000"/>
          <w:lang w:val="el-GR"/>
        </w:rPr>
        <w:t xml:space="preserve">κατάλληλη για εφαρμογές όπου απαιτείται διαχείριση του κλιματιζόμενου αέρα μέσω δικτύου αεραγωγών. </w:t>
      </w:r>
      <w:r w:rsidR="004116D5">
        <w:rPr>
          <w:color w:val="000000"/>
          <w:lang w:val="el-GR"/>
        </w:rPr>
        <w:t>Η μονάδα να είναι κατάλληλη για σύνδεση με εξωτερική συμπυκνωτική μονάδα</w:t>
      </w:r>
      <w:r w:rsidR="00484D8F" w:rsidRPr="00484D8F">
        <w:rPr>
          <w:color w:val="000000"/>
          <w:lang w:val="el-GR"/>
        </w:rPr>
        <w:t xml:space="preserve">. </w:t>
      </w:r>
      <w:r w:rsidR="007D18D7">
        <w:rPr>
          <w:color w:val="000000"/>
          <w:lang w:val="el-GR"/>
        </w:rPr>
        <w:t>Ν</w:t>
      </w:r>
      <w:r w:rsidR="00EC585E">
        <w:rPr>
          <w:color w:val="000000"/>
          <w:lang w:val="el-GR"/>
        </w:rPr>
        <w:t>α είναι σχεδιασμένη με γνώμονα την ενεργειακή απόδοσ</w:t>
      </w:r>
      <w:r w:rsidR="007222E4">
        <w:rPr>
          <w:color w:val="000000"/>
          <w:lang w:val="el-GR"/>
        </w:rPr>
        <w:t xml:space="preserve">ή της και σε κάθε περίπτωση να υπερβαίνει τις ελάχιστες απαιτήσεις της Ευρωπαϊκής Οδηγίας </w:t>
      </w:r>
      <w:r w:rsidR="007222E4" w:rsidRPr="00013EE8">
        <w:rPr>
          <w:color w:val="000000"/>
          <w:lang w:val="en-150"/>
        </w:rPr>
        <w:t>2016/2281</w:t>
      </w:r>
      <w:r w:rsidR="00776DBA">
        <w:rPr>
          <w:color w:val="000000"/>
          <w:lang w:val="en-150"/>
        </w:rPr>
        <w:br/>
      </w:r>
      <w:r w:rsidR="007222E4" w:rsidRPr="00013EE8">
        <w:rPr>
          <w:color w:val="000000"/>
          <w:lang w:val="en-150"/>
        </w:rPr>
        <w:t>(Lot 21)</w:t>
      </w:r>
      <w:r w:rsidR="007222E4">
        <w:rPr>
          <w:color w:val="000000"/>
          <w:lang w:val="el-GR"/>
        </w:rPr>
        <w:t xml:space="preserve"> εν ισχύ από τον Ιανουάριο του 2018. </w:t>
      </w:r>
      <w:r w:rsidR="007D18D7">
        <w:rPr>
          <w:color w:val="000000"/>
          <w:lang w:val="el-GR"/>
        </w:rPr>
        <w:t>Να</w:t>
      </w:r>
      <w:r w:rsidR="007222E4">
        <w:rPr>
          <w:color w:val="000000"/>
          <w:lang w:val="el-GR"/>
        </w:rPr>
        <w:t xml:space="preserve"> είναι διαθέσιμη σε δύο (2) εκδόσεις</w:t>
      </w:r>
      <w:r w:rsidR="00AB0615">
        <w:rPr>
          <w:color w:val="000000"/>
          <w:lang w:val="el-GR"/>
        </w:rPr>
        <w:t>, με λειτουργία μόνο ψύξης</w:t>
      </w:r>
      <w:r w:rsidR="009D49D7">
        <w:rPr>
          <w:color w:val="000000"/>
          <w:lang w:val="el-GR"/>
        </w:rPr>
        <w:t xml:space="preserve"> </w:t>
      </w:r>
      <w:r w:rsidR="009D49D7">
        <w:rPr>
          <w:color w:val="000000"/>
          <w:lang w:val="el-GR"/>
        </w:rPr>
        <w:br/>
      </w:r>
      <w:r w:rsidR="00AB0615">
        <w:rPr>
          <w:color w:val="000000"/>
          <w:lang w:val="el-GR"/>
        </w:rPr>
        <w:t>(</w:t>
      </w:r>
      <w:r w:rsidR="00AB0615">
        <w:rPr>
          <w:color w:val="000000"/>
          <w:lang w:val="en-US"/>
        </w:rPr>
        <w:t>cooling</w:t>
      </w:r>
      <w:r w:rsidR="00AB0615" w:rsidRPr="00AB0615">
        <w:rPr>
          <w:color w:val="000000"/>
          <w:lang w:val="el-GR"/>
        </w:rPr>
        <w:t>-</w:t>
      </w:r>
      <w:r w:rsidR="00AB0615">
        <w:rPr>
          <w:color w:val="000000"/>
          <w:lang w:val="en-US"/>
        </w:rPr>
        <w:t>only</w:t>
      </w:r>
      <w:r w:rsidR="00AB0615" w:rsidRPr="00AB0615">
        <w:rPr>
          <w:color w:val="000000"/>
          <w:lang w:val="el-GR"/>
        </w:rPr>
        <w:t xml:space="preserve">) </w:t>
      </w:r>
      <w:r w:rsidR="00AB0615">
        <w:rPr>
          <w:color w:val="000000"/>
          <w:lang w:val="el-GR"/>
        </w:rPr>
        <w:t xml:space="preserve">και </w:t>
      </w:r>
      <w:r w:rsidR="00552E7F">
        <w:rPr>
          <w:color w:val="000000"/>
          <w:lang w:val="el-GR"/>
        </w:rPr>
        <w:t xml:space="preserve">έκδοση </w:t>
      </w:r>
      <w:r w:rsidR="00FC0D94">
        <w:rPr>
          <w:color w:val="000000"/>
          <w:lang w:val="el-GR"/>
        </w:rPr>
        <w:t>αναστρέψιμης</w:t>
      </w:r>
      <w:r w:rsidR="00AB0615">
        <w:rPr>
          <w:color w:val="000000"/>
          <w:lang w:val="el-GR"/>
        </w:rPr>
        <w:t xml:space="preserve"> </w:t>
      </w:r>
      <w:r w:rsidR="00FC0D94">
        <w:rPr>
          <w:color w:val="000000"/>
          <w:lang w:val="el-GR"/>
        </w:rPr>
        <w:t>λειτουργίας</w:t>
      </w:r>
      <w:r w:rsidR="00AB0615">
        <w:rPr>
          <w:color w:val="000000"/>
          <w:lang w:val="el-GR"/>
        </w:rPr>
        <w:t xml:space="preserve"> (</w:t>
      </w:r>
      <w:r w:rsidR="00AB0615">
        <w:rPr>
          <w:color w:val="000000"/>
          <w:lang w:val="en-US"/>
        </w:rPr>
        <w:t>reversible</w:t>
      </w:r>
      <w:r w:rsidR="00AB0615" w:rsidRPr="00AB0615">
        <w:rPr>
          <w:color w:val="000000"/>
          <w:lang w:val="el-GR"/>
        </w:rPr>
        <w:t xml:space="preserve"> </w:t>
      </w:r>
      <w:r w:rsidR="00AB0615">
        <w:rPr>
          <w:color w:val="000000"/>
          <w:lang w:val="en-US"/>
        </w:rPr>
        <w:t>heat</w:t>
      </w:r>
      <w:r w:rsidR="00AB0615" w:rsidRPr="00AB0615">
        <w:rPr>
          <w:color w:val="000000"/>
          <w:lang w:val="el-GR"/>
        </w:rPr>
        <w:t xml:space="preserve"> </w:t>
      </w:r>
      <w:r w:rsidR="00AB0615">
        <w:rPr>
          <w:color w:val="000000"/>
          <w:lang w:val="en-US"/>
        </w:rPr>
        <w:t>pump</w:t>
      </w:r>
      <w:r w:rsidR="00AB0615" w:rsidRPr="00AB0615">
        <w:rPr>
          <w:color w:val="000000"/>
          <w:lang w:val="el-GR"/>
        </w:rPr>
        <w:t>).</w:t>
      </w:r>
      <w:r w:rsidR="00FC0D94">
        <w:rPr>
          <w:color w:val="000000"/>
          <w:lang w:val="el-GR"/>
        </w:rPr>
        <w:t xml:space="preserve"> </w:t>
      </w:r>
      <w:r w:rsidR="007D18D7">
        <w:rPr>
          <w:color w:val="000000"/>
          <w:lang w:val="el-GR"/>
        </w:rPr>
        <w:t xml:space="preserve">Να </w:t>
      </w:r>
      <w:r w:rsidR="00FC0D94">
        <w:rPr>
          <w:color w:val="000000"/>
          <w:lang w:val="el-GR"/>
        </w:rPr>
        <w:t>είναι εξοπλισμένη με δύο (2) ανεξάρτητα ψυκτικά κυκλώματα. Το προϊόν να φέρει φυγοκεντρικό ανεμιστήρα</w:t>
      </w:r>
      <w:r w:rsidR="00171092">
        <w:rPr>
          <w:color w:val="000000"/>
          <w:lang w:val="el-GR"/>
        </w:rPr>
        <w:t xml:space="preserve"> εξοπλισμένο με </w:t>
      </w:r>
      <w:r w:rsidR="00171092" w:rsidRPr="00171092">
        <w:rPr>
          <w:rFonts w:cs="Arial"/>
          <w:lang w:val="el-GR"/>
        </w:rPr>
        <w:t>κωνικούς ιμάντες και αυλακοφόρες τροχαλίες</w:t>
      </w:r>
      <w:r w:rsidR="00FC0D94">
        <w:rPr>
          <w:color w:val="000000"/>
          <w:lang w:val="el-GR"/>
        </w:rPr>
        <w:t xml:space="preserve">. Η μονάδα να δύναται να φέρει </w:t>
      </w:r>
      <w:r w:rsidR="00171092">
        <w:rPr>
          <w:color w:val="000000"/>
          <w:lang w:val="el-GR"/>
        </w:rPr>
        <w:t xml:space="preserve">ανεμιστήρες </w:t>
      </w:r>
      <w:r w:rsidR="00171092" w:rsidRPr="00171092">
        <w:rPr>
          <w:color w:val="000000"/>
          <w:lang w:val="el-GR"/>
        </w:rPr>
        <w:t>απλής αναρρόφησης ελεύθερης ροής</w:t>
      </w:r>
      <w:r w:rsidR="00171092">
        <w:rPr>
          <w:color w:val="000000"/>
          <w:lang w:val="el-GR"/>
        </w:rPr>
        <w:t xml:space="preserve"> τύπου</w:t>
      </w:r>
      <w:r w:rsidR="00171092" w:rsidRPr="00171092">
        <w:rPr>
          <w:color w:val="000000"/>
          <w:lang w:val="el-GR"/>
        </w:rPr>
        <w:t xml:space="preserve"> </w:t>
      </w:r>
      <w:r w:rsidR="00171092">
        <w:rPr>
          <w:color w:val="000000"/>
          <w:lang w:val="en-US"/>
        </w:rPr>
        <w:t>plug</w:t>
      </w:r>
      <w:r w:rsidR="00171092">
        <w:rPr>
          <w:color w:val="000000"/>
          <w:lang w:val="el-GR"/>
        </w:rPr>
        <w:t xml:space="preserve"> με </w:t>
      </w:r>
      <w:r w:rsidR="00FC0D94" w:rsidRPr="00FC0D94">
        <w:rPr>
          <w:color w:val="000000"/>
          <w:lang w:val="el-GR"/>
        </w:rPr>
        <w:t>απευθείας συζευγμέν</w:t>
      </w:r>
      <w:r w:rsidR="00FC0D94">
        <w:rPr>
          <w:color w:val="000000"/>
          <w:lang w:val="el-GR"/>
        </w:rPr>
        <w:t>ο</w:t>
      </w:r>
      <w:r w:rsidR="00FC0D94" w:rsidRPr="00FC0D94">
        <w:rPr>
          <w:color w:val="000000"/>
          <w:lang w:val="el-GR"/>
        </w:rPr>
        <w:t xml:space="preserve"> </w:t>
      </w:r>
      <w:r w:rsidR="00FC0D94">
        <w:rPr>
          <w:color w:val="000000"/>
          <w:lang w:val="el-GR"/>
        </w:rPr>
        <w:t xml:space="preserve">κινητήρα τεχνολογίας </w:t>
      </w:r>
      <w:r w:rsidR="00FC0D94">
        <w:rPr>
          <w:color w:val="000000"/>
          <w:lang w:val="en-US"/>
        </w:rPr>
        <w:t>EC</w:t>
      </w:r>
      <w:r w:rsidR="00FC0D94" w:rsidRPr="00FC0D94">
        <w:rPr>
          <w:color w:val="000000"/>
          <w:lang w:val="el-GR"/>
        </w:rPr>
        <w:t xml:space="preserve"> </w:t>
      </w:r>
      <w:r w:rsidR="00FC0D94">
        <w:rPr>
          <w:color w:val="000000"/>
          <w:lang w:val="el-GR"/>
        </w:rPr>
        <w:t>(κινητήρας ηλεκτρονικής μεταγωγής με ενσωματωμένο έλεγχο μεταβλητής ταχύτητας)</w:t>
      </w:r>
      <w:r w:rsidR="006C6AB5" w:rsidRPr="006C6AB5">
        <w:rPr>
          <w:color w:val="000000"/>
          <w:lang w:val="el-GR"/>
        </w:rPr>
        <w:t>.</w:t>
      </w:r>
      <w:r w:rsidR="008A43B1">
        <w:rPr>
          <w:color w:val="000000"/>
          <w:lang w:val="el-GR"/>
        </w:rPr>
        <w:t xml:space="preserve"> </w:t>
      </w:r>
      <w:r w:rsidR="007D18D7">
        <w:rPr>
          <w:color w:val="000000"/>
          <w:lang w:val="el-GR"/>
        </w:rPr>
        <w:t>Ν</w:t>
      </w:r>
      <w:r w:rsidR="008A43B1">
        <w:rPr>
          <w:color w:val="000000"/>
          <w:lang w:val="el-GR"/>
        </w:rPr>
        <w:t xml:space="preserve">α είναι </w:t>
      </w:r>
      <w:r w:rsidR="00C01D50">
        <w:rPr>
          <w:color w:val="000000"/>
          <w:lang w:val="el-GR"/>
        </w:rPr>
        <w:t>σχεδιασμένη για εύκολη εγκατάσταση και συντήρηση. Προκειμένου να καταστεί δυνατή η εγκατάσταση της μονάδος σε οποιαδήποτε εφαρμογή</w:t>
      </w:r>
      <w:r w:rsidR="002F3075">
        <w:rPr>
          <w:color w:val="000000"/>
          <w:lang w:val="el-GR"/>
        </w:rPr>
        <w:t>,</w:t>
      </w:r>
      <w:r w:rsidR="00C01D50">
        <w:rPr>
          <w:color w:val="000000"/>
          <w:lang w:val="el-GR"/>
        </w:rPr>
        <w:t xml:space="preserve"> </w:t>
      </w:r>
      <w:r w:rsidR="002F3075">
        <w:rPr>
          <w:color w:val="000000"/>
          <w:lang w:val="el-GR"/>
        </w:rPr>
        <w:t xml:space="preserve">το προϊόν </w:t>
      </w:r>
      <w:r w:rsidR="00C01D50">
        <w:rPr>
          <w:color w:val="000000"/>
          <w:lang w:val="el-GR"/>
        </w:rPr>
        <w:t>να διατίθεται σε αριθμό διατάξεων. Το</w:t>
      </w:r>
      <w:r w:rsidR="00C01D50" w:rsidRPr="00C01D50">
        <w:rPr>
          <w:color w:val="000000"/>
          <w:lang w:val="el-GR"/>
        </w:rPr>
        <w:t xml:space="preserve"> </w:t>
      </w:r>
      <w:r w:rsidR="00C01D50">
        <w:rPr>
          <w:color w:val="000000"/>
          <w:lang w:val="el-GR"/>
        </w:rPr>
        <w:t xml:space="preserve">προϊόν να είναι συμβατό με τις απαιτήσεις του </w:t>
      </w:r>
      <w:r w:rsidR="00C01D50">
        <w:rPr>
          <w:color w:val="000000"/>
          <w:lang w:val="en-US"/>
        </w:rPr>
        <w:t>Ecodesign</w:t>
      </w:r>
      <w:r w:rsidR="00C01D50" w:rsidRPr="00C01D50">
        <w:rPr>
          <w:color w:val="000000"/>
          <w:lang w:val="el-GR"/>
        </w:rPr>
        <w:t xml:space="preserve"> </w:t>
      </w:r>
      <w:r w:rsidR="00C01D50">
        <w:rPr>
          <w:color w:val="000000"/>
          <w:lang w:val="el-GR"/>
        </w:rPr>
        <w:t>για το έτος 2018 και να φέρει πιστοποιήσεις</w:t>
      </w:r>
      <w:r w:rsidR="00173BDF">
        <w:rPr>
          <w:color w:val="000000"/>
          <w:lang w:val="el-GR"/>
        </w:rPr>
        <w:t xml:space="preserve"> </w:t>
      </w:r>
      <w:r w:rsidR="00B47D71" w:rsidRPr="00013EE8">
        <w:rPr>
          <w:rFonts w:cs="Arial"/>
          <w:snapToGrid w:val="0"/>
          <w:color w:val="000000"/>
          <w:u w:color="000000"/>
          <w:lang w:val="en-150"/>
        </w:rPr>
        <w:t xml:space="preserve">ISO 9001 </w:t>
      </w:r>
      <w:r w:rsidR="00C01D50">
        <w:rPr>
          <w:rFonts w:cs="Arial"/>
          <w:snapToGrid w:val="0"/>
          <w:color w:val="000000"/>
          <w:u w:color="000000"/>
          <w:lang w:val="el-GR"/>
        </w:rPr>
        <w:t>και</w:t>
      </w:r>
      <w:r w:rsidR="00B47D71" w:rsidRPr="00013EE8">
        <w:rPr>
          <w:rFonts w:cs="Arial"/>
          <w:snapToGrid w:val="0"/>
          <w:color w:val="000000"/>
          <w:u w:color="000000"/>
          <w:lang w:val="en-150"/>
        </w:rPr>
        <w:t xml:space="preserve"> ISO 14001</w:t>
      </w:r>
      <w:r w:rsidR="00C01D50">
        <w:rPr>
          <w:rFonts w:cs="Arial"/>
          <w:snapToGrid w:val="0"/>
          <w:color w:val="000000"/>
          <w:u w:color="000000"/>
          <w:lang w:val="el-GR"/>
        </w:rPr>
        <w:t>.</w:t>
      </w:r>
    </w:p>
    <w:p w14:paraId="5B6524C7" w14:textId="2D42A4E4" w:rsidR="00B47D71" w:rsidRPr="00013EE8" w:rsidRDefault="00B47D71" w:rsidP="00B47D71">
      <w:pPr>
        <w:widowControl w:val="0"/>
        <w:spacing w:line="0" w:lineRule="atLeast"/>
        <w:jc w:val="both"/>
        <w:rPr>
          <w:lang w:val="en-150"/>
        </w:rPr>
      </w:pPr>
    </w:p>
    <w:p w14:paraId="2356CADA" w14:textId="408D574A" w:rsidR="0035779D" w:rsidRPr="0035779D" w:rsidRDefault="0035779D" w:rsidP="0035779D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l-GR"/>
        </w:rPr>
      </w:pPr>
      <w:r w:rsidRPr="0035779D">
        <w:rPr>
          <w:rFonts w:cs="Arial"/>
          <w:b/>
          <w:snapToGrid w:val="0"/>
          <w:color w:val="000000"/>
          <w:u w:val="single" w:color="000000"/>
          <w:lang w:val="el-GR"/>
        </w:rPr>
        <w:t>Τεχνικά Χαρακτηριστικά</w:t>
      </w:r>
    </w:p>
    <w:p w14:paraId="53B0C1CB" w14:textId="3D63A100" w:rsidR="0035779D" w:rsidRPr="0035779D" w:rsidRDefault="0035779D" w:rsidP="0035779D">
      <w:pPr>
        <w:jc w:val="both"/>
        <w:rPr>
          <w:rFonts w:cs="Arial"/>
          <w:snapToGrid w:val="0"/>
          <w:color w:val="000000"/>
          <w:u w:color="000000"/>
          <w:lang w:val="el-GR"/>
        </w:rPr>
      </w:pPr>
      <w:bookmarkStart w:id="0" w:name="_Hlk524346434"/>
      <w:r w:rsidRPr="0035779D">
        <w:rPr>
          <w:rFonts w:cs="Arial"/>
          <w:snapToGrid w:val="0"/>
          <w:color w:val="000000"/>
          <w:u w:color="000000"/>
          <w:lang w:val="el-GR"/>
        </w:rPr>
        <w:t>Η μονάδα να διαθέτει τα εξής τεχνικά χαρακτηριστικά:</w:t>
      </w:r>
    </w:p>
    <w:bookmarkEnd w:id="0"/>
    <w:p w14:paraId="6D4B4B7F" w14:textId="13141818" w:rsidR="0035779D" w:rsidRPr="00F313DA" w:rsidRDefault="0035779D" w:rsidP="0035779D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GB"/>
        </w:rPr>
      </w:pPr>
      <w:r>
        <w:rPr>
          <w:rFonts w:cs="Arial"/>
          <w:snapToGrid w:val="0"/>
          <w:color w:val="000000"/>
          <w:u w:color="000000"/>
          <w:lang w:val="el-GR"/>
        </w:rPr>
        <w:t>Παροχή προσαγωγής</w:t>
      </w:r>
      <w:r w:rsidRPr="00F313DA">
        <w:rPr>
          <w:rFonts w:cs="Arial"/>
          <w:snapToGrid w:val="0"/>
          <w:color w:val="000000"/>
          <w:u w:color="000000"/>
          <w:lang w:val="en-GB"/>
        </w:rPr>
        <w:t>: …. m</w:t>
      </w:r>
      <w:r w:rsidRPr="00994C60">
        <w:rPr>
          <w:rFonts w:cs="Arial"/>
          <w:snapToGrid w:val="0"/>
          <w:color w:val="000000"/>
          <w:u w:color="000000"/>
          <w:vertAlign w:val="superscript"/>
          <w:lang w:val="en-GB"/>
        </w:rPr>
        <w:t>3</w:t>
      </w:r>
      <w:r w:rsidRPr="00F313DA">
        <w:rPr>
          <w:rFonts w:cs="Arial"/>
          <w:snapToGrid w:val="0"/>
          <w:color w:val="000000"/>
          <w:u w:color="000000"/>
          <w:lang w:val="en-GB"/>
        </w:rPr>
        <w:t>/</w:t>
      </w:r>
      <w:r>
        <w:rPr>
          <w:rFonts w:cs="Arial"/>
          <w:snapToGrid w:val="0"/>
          <w:color w:val="000000"/>
          <w:u w:color="000000"/>
          <w:lang w:val="en-GB"/>
        </w:rPr>
        <w:t>h</w:t>
      </w:r>
      <w:r w:rsidRPr="00F313DA">
        <w:rPr>
          <w:rFonts w:cs="Arial"/>
          <w:snapToGrid w:val="0"/>
          <w:color w:val="000000"/>
          <w:u w:color="000000"/>
          <w:lang w:val="en-GB"/>
        </w:rPr>
        <w:t xml:space="preserve"> </w:t>
      </w:r>
    </w:p>
    <w:p w14:paraId="7C9C35A7" w14:textId="7464AE0A" w:rsidR="0035779D" w:rsidRPr="00F313DA" w:rsidRDefault="0035779D" w:rsidP="0035779D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GB"/>
        </w:rPr>
      </w:pPr>
      <w:r>
        <w:rPr>
          <w:rFonts w:cs="Arial"/>
          <w:snapToGrid w:val="0"/>
          <w:color w:val="000000"/>
          <w:u w:color="000000"/>
          <w:lang w:val="el-GR"/>
        </w:rPr>
        <w:t>Παροχή απαγωγής</w:t>
      </w:r>
      <w:r w:rsidRPr="00F313DA">
        <w:rPr>
          <w:rFonts w:cs="Arial"/>
          <w:snapToGrid w:val="0"/>
          <w:color w:val="000000"/>
          <w:u w:color="000000"/>
          <w:lang w:val="en-GB"/>
        </w:rPr>
        <w:t>: …. m</w:t>
      </w:r>
      <w:r w:rsidRPr="00994C60">
        <w:rPr>
          <w:rFonts w:cs="Arial"/>
          <w:snapToGrid w:val="0"/>
          <w:color w:val="000000"/>
          <w:u w:color="000000"/>
          <w:vertAlign w:val="superscript"/>
          <w:lang w:val="en-GB"/>
        </w:rPr>
        <w:t>3</w:t>
      </w:r>
      <w:r w:rsidRPr="00F313DA">
        <w:rPr>
          <w:rFonts w:cs="Arial"/>
          <w:snapToGrid w:val="0"/>
          <w:color w:val="000000"/>
          <w:u w:color="000000"/>
          <w:lang w:val="en-GB"/>
        </w:rPr>
        <w:t>/</w:t>
      </w:r>
      <w:r>
        <w:rPr>
          <w:rFonts w:cs="Arial"/>
          <w:snapToGrid w:val="0"/>
          <w:color w:val="000000"/>
          <w:u w:color="000000"/>
          <w:lang w:val="en-GB"/>
        </w:rPr>
        <w:t>h</w:t>
      </w:r>
    </w:p>
    <w:p w14:paraId="0FC344E0" w14:textId="33748C7D" w:rsidR="0035779D" w:rsidRPr="00005551" w:rsidRDefault="0035779D" w:rsidP="0035779D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Εξωτερική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στατική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πίεση,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ανεμιστήρας προσαγωγής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: …. </w:t>
      </w:r>
      <w:r w:rsidRPr="00F313DA">
        <w:rPr>
          <w:rFonts w:cs="Arial"/>
          <w:snapToGrid w:val="0"/>
          <w:color w:val="000000"/>
          <w:u w:color="000000"/>
          <w:lang w:val="en-GB"/>
        </w:rPr>
        <w:t>Pa</w:t>
      </w:r>
    </w:p>
    <w:p w14:paraId="51360CEE" w14:textId="39833E26" w:rsidR="0035779D" w:rsidRPr="00C638A2" w:rsidRDefault="0035779D" w:rsidP="0035779D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Εξωτερική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στατική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πίεση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, </w:t>
      </w:r>
      <w:r>
        <w:rPr>
          <w:rFonts w:cs="Arial"/>
          <w:snapToGrid w:val="0"/>
          <w:color w:val="000000"/>
          <w:u w:color="000000"/>
          <w:lang w:val="el-GR"/>
        </w:rPr>
        <w:t>ανεμιστήρας απαγωγής</w:t>
      </w:r>
      <w:r w:rsidRPr="00C638A2">
        <w:rPr>
          <w:rFonts w:cs="Arial"/>
          <w:snapToGrid w:val="0"/>
          <w:color w:val="000000"/>
          <w:u w:color="000000"/>
          <w:lang w:val="el-GR"/>
        </w:rPr>
        <w:t xml:space="preserve">: …. </w:t>
      </w:r>
      <w:r w:rsidRPr="00F313DA">
        <w:rPr>
          <w:rFonts w:cs="Arial"/>
          <w:snapToGrid w:val="0"/>
          <w:color w:val="000000"/>
          <w:u w:color="000000"/>
          <w:lang w:val="en-GB"/>
        </w:rPr>
        <w:t>Pa</w:t>
      </w:r>
    </w:p>
    <w:p w14:paraId="219AF236" w14:textId="0C1B64F4" w:rsidR="0035779D" w:rsidRPr="00F313DA" w:rsidRDefault="0035779D" w:rsidP="0035779D">
      <w:pPr>
        <w:numPr>
          <w:ilvl w:val="0"/>
          <w:numId w:val="1"/>
        </w:numPr>
        <w:ind w:left="567" w:hanging="207"/>
        <w:jc w:val="both"/>
        <w:rPr>
          <w:rFonts w:cs="Arial"/>
          <w:snapToGrid w:val="0"/>
          <w:color w:val="000000"/>
          <w:u w:color="000000"/>
          <w:lang w:val="en-GB"/>
        </w:rPr>
      </w:pPr>
      <w:r>
        <w:rPr>
          <w:rFonts w:cs="Arial"/>
          <w:snapToGrid w:val="0"/>
          <w:color w:val="000000"/>
          <w:u w:color="000000"/>
          <w:lang w:val="el-GR"/>
        </w:rPr>
        <w:t>Απόδοση ψυκτικού στοιχείου</w:t>
      </w:r>
      <w:r w:rsidRPr="00F313DA">
        <w:rPr>
          <w:rFonts w:cs="Arial"/>
          <w:snapToGrid w:val="0"/>
          <w:color w:val="000000"/>
          <w:u w:color="000000"/>
          <w:lang w:val="en-GB"/>
        </w:rPr>
        <w:t>: …. kW</w:t>
      </w:r>
    </w:p>
    <w:p w14:paraId="197102C2" w14:textId="443A97C6" w:rsidR="00D74ADD" w:rsidRPr="00013EE8" w:rsidRDefault="00D74ADD" w:rsidP="00CF07F4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4469BD6E" w14:textId="0090695D" w:rsidR="00005551" w:rsidRPr="00336DE7" w:rsidRDefault="00C31BDE" w:rsidP="004C12C1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l-GR"/>
        </w:rPr>
      </w:pPr>
      <w:r>
        <w:rPr>
          <w:rFonts w:cs="Arial"/>
          <w:b/>
          <w:snapToGrid w:val="0"/>
          <w:color w:val="000000"/>
          <w:u w:val="single" w:color="000000"/>
          <w:lang w:val="el-GR"/>
        </w:rPr>
        <w:t>Διαθέσιμες</w:t>
      </w:r>
      <w:r w:rsidRPr="00005551">
        <w:rPr>
          <w:rFonts w:cs="Arial"/>
          <w:b/>
          <w:snapToGrid w:val="0"/>
          <w:color w:val="000000"/>
          <w:u w:val="single" w:color="000000"/>
          <w:lang w:val="en-US"/>
        </w:rPr>
        <w:t xml:space="preserve"> </w:t>
      </w:r>
      <w:r>
        <w:rPr>
          <w:rFonts w:cs="Arial"/>
          <w:b/>
          <w:snapToGrid w:val="0"/>
          <w:color w:val="000000"/>
          <w:u w:val="single" w:color="000000"/>
          <w:lang w:val="el-GR"/>
        </w:rPr>
        <w:t>Διατάξεις</w:t>
      </w:r>
    </w:p>
    <w:p w14:paraId="4566AC94" w14:textId="6AAA20F5" w:rsidR="00CF4F52" w:rsidRDefault="00336DE7" w:rsidP="004C12C1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l-GR"/>
        </w:rPr>
      </w:pPr>
      <w:r w:rsidRPr="00013EE8">
        <w:rPr>
          <w:rFonts w:cs="Arial"/>
          <w:noProof/>
          <w:color w:val="000000"/>
          <w:lang w:val="en-15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F2E475A" wp14:editId="658062C6">
                <wp:simplePos x="0" y="0"/>
                <wp:positionH relativeFrom="margin">
                  <wp:align>right</wp:align>
                </wp:positionH>
                <wp:positionV relativeFrom="paragraph">
                  <wp:posOffset>165100</wp:posOffset>
                </wp:positionV>
                <wp:extent cx="6723380" cy="4018915"/>
                <wp:effectExtent l="0" t="0" r="1270" b="635"/>
                <wp:wrapSquare wrapText="bothSides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3380" cy="4019266"/>
                          <a:chOff x="0" y="0"/>
                          <a:chExt cx="6732905" cy="4421505"/>
                        </a:xfrm>
                      </wpg:grpSpPr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52"/>
                          <a:stretch/>
                        </pic:blipFill>
                        <pic:spPr bwMode="auto">
                          <a:xfrm>
                            <a:off x="0" y="0"/>
                            <a:ext cx="6732905" cy="28308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11"/>
                          <a:stretch/>
                        </pic:blipFill>
                        <pic:spPr bwMode="auto">
                          <a:xfrm>
                            <a:off x="317500" y="2876550"/>
                            <a:ext cx="6414135" cy="1544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6DF512" id="Group 15" o:spid="_x0000_s1026" style="position:absolute;margin-left:478.2pt;margin-top:13pt;width:529.4pt;height:316.45pt;z-index:251658240;mso-position-horizontal:right;mso-position-horizontal-relative:margin;mso-width-relative:margin;mso-height-relative:margin" coordsize="67329,442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width:67329;height:28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">
                  <v:imagedata r:id="rId10" o:title="" cropbottom="362f"/>
                </v:shape>
                <v:shape id="Picture 13" o:spid="_x0000_s1028" type="#_x0000_t75" style="position:absolute;left:3175;top:28765;width:64141;height:15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">
                  <v:imagedata r:id="rId11" o:title="" cropright="3087f"/>
                </v:shape>
                <w10:wrap type="square" anchorx="margin"/>
              </v:group>
            </w:pict>
          </mc:Fallback>
        </mc:AlternateContent>
      </w:r>
      <w:r w:rsidR="00CF4F52">
        <w:rPr>
          <w:rFonts w:cs="Arial"/>
          <w:snapToGrid w:val="0"/>
          <w:color w:val="000000"/>
          <w:lang w:val="el-GR"/>
        </w:rPr>
        <w:t>Η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μονάδα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να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είναι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διαθέσιμη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στις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εξής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διατάξεις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προκειμένου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να</w:t>
      </w:r>
      <w:r w:rsidR="00CF4F52" w:rsidRPr="00CF4F52">
        <w:rPr>
          <w:rFonts w:cs="Arial"/>
          <w:snapToGrid w:val="0"/>
          <w:color w:val="000000"/>
          <w:lang w:val="el-GR"/>
        </w:rPr>
        <w:t xml:space="preserve"> </w:t>
      </w:r>
      <w:r w:rsidR="00CF4F52">
        <w:rPr>
          <w:rFonts w:cs="Arial"/>
          <w:snapToGrid w:val="0"/>
          <w:color w:val="000000"/>
          <w:lang w:val="el-GR"/>
        </w:rPr>
        <w:t>δύναται η εγκατάστασή της σε οποιαδήποτε εφαρμογή:</w:t>
      </w:r>
    </w:p>
    <w:p w14:paraId="6689656F" w14:textId="70319376" w:rsidR="0018641E" w:rsidRDefault="0018641E" w:rsidP="008C58B2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l-GR"/>
        </w:rPr>
      </w:pPr>
      <w:r>
        <w:rPr>
          <w:rFonts w:cs="Arial"/>
          <w:b/>
          <w:noProof/>
          <w:color w:val="000000"/>
          <w:u w:val="single" w:color="000000"/>
          <w:lang w:val="en-150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C29E906" wp14:editId="0C7222A6">
                <wp:simplePos x="0" y="0"/>
                <wp:positionH relativeFrom="margin">
                  <wp:align>right</wp:align>
                </wp:positionH>
                <wp:positionV relativeFrom="paragraph">
                  <wp:posOffset>483</wp:posOffset>
                </wp:positionV>
                <wp:extent cx="6732905" cy="4034790"/>
                <wp:effectExtent l="0" t="0" r="0" b="3810"/>
                <wp:wrapSquare wrapText="bothSides"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2905" cy="4034790"/>
                          <a:chOff x="0" y="0"/>
                          <a:chExt cx="6732905" cy="4034790"/>
                        </a:xfrm>
                      </wpg:grpSpPr>
                      <wpg:grpSp>
                        <wpg:cNvPr id="17" name="Group 17"/>
                        <wpg:cNvGrpSpPr/>
                        <wpg:grpSpPr>
                          <a:xfrm>
                            <a:off x="0" y="0"/>
                            <a:ext cx="6732905" cy="3900805"/>
                            <a:chOff x="0" y="0"/>
                            <a:chExt cx="6732905" cy="3900805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732905" cy="25419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6" name="Picture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2476500"/>
                              <a:ext cx="6732905" cy="14243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380"/>
                          <a:stretch/>
                        </pic:blipFill>
                        <pic:spPr bwMode="auto">
                          <a:xfrm>
                            <a:off x="5003800" y="3797300"/>
                            <a:ext cx="1539875" cy="237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752A49" id="Group 7" o:spid="_x0000_s1026" style="position:absolute;margin-left:478.95pt;margin-top:.05pt;width:530.15pt;height:317.7pt;z-index:251660288;mso-position-horizontal:right;mso-position-horizontal-relative:margin;mso-height-relative:margin" coordsize="67329,40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">
                <v:group id="Group 17" o:spid="_x0000_s1027" style="position:absolute;width:67329;height:39008" coordsize="67329,3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4" o:spid="_x0000_s1028" type="#_x0000_t75" style="position:absolute;width:67329;height:254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">
                    <v:imagedata r:id="rId15" o:title=""/>
                  </v:shape>
                  <v:shape id="Picture 16" o:spid="_x0000_s1029" type="#_x0000_t75" style="position:absolute;top:24765;width:67329;height:14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">
                    <v:imagedata r:id="rId16" o:title=""/>
                  </v:shape>
                </v:group>
                <v:shape id="Picture 6" o:spid="_x0000_s1030" type="#_x0000_t75" style="position:absolute;left:50038;top:37973;width:15398;height:2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">
                  <v:imagedata r:id="rId17" o:title="" cropright="26463f"/>
                  <o:lock v:ext="edit" aspectratio="f"/>
                </v:shape>
                <w10:wrap type="square" anchorx="margin"/>
              </v:group>
            </w:pict>
          </mc:Fallback>
        </mc:AlternateContent>
      </w:r>
    </w:p>
    <w:p w14:paraId="5BC274FE" w14:textId="5F40F21E" w:rsidR="008C58B2" w:rsidRPr="00C43894" w:rsidRDefault="008C58B2" w:rsidP="008C58B2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l-GR"/>
        </w:rPr>
      </w:pPr>
      <w:r>
        <w:rPr>
          <w:rFonts w:cs="Arial"/>
          <w:b/>
          <w:snapToGrid w:val="0"/>
          <w:color w:val="000000"/>
          <w:u w:val="single" w:color="000000"/>
          <w:lang w:val="el-GR"/>
        </w:rPr>
        <w:t>Περιγραφή</w:t>
      </w:r>
      <w:r w:rsidRPr="00C43894">
        <w:rPr>
          <w:rFonts w:cs="Arial"/>
          <w:b/>
          <w:snapToGrid w:val="0"/>
          <w:color w:val="000000"/>
          <w:u w:val="single" w:color="000000"/>
          <w:lang w:val="el-GR"/>
        </w:rPr>
        <w:t xml:space="preserve"> </w:t>
      </w:r>
      <w:r>
        <w:rPr>
          <w:rFonts w:cs="Arial"/>
          <w:b/>
          <w:snapToGrid w:val="0"/>
          <w:color w:val="000000"/>
          <w:u w:val="single" w:color="000000"/>
          <w:lang w:val="el-GR"/>
        </w:rPr>
        <w:t>Επιμέρους</w:t>
      </w:r>
      <w:r w:rsidRPr="00C43894">
        <w:rPr>
          <w:rFonts w:cs="Arial"/>
          <w:b/>
          <w:snapToGrid w:val="0"/>
          <w:color w:val="000000"/>
          <w:u w:val="single" w:color="000000"/>
          <w:lang w:val="el-GR"/>
        </w:rPr>
        <w:t xml:space="preserve"> </w:t>
      </w:r>
      <w:r>
        <w:rPr>
          <w:rFonts w:cs="Arial"/>
          <w:b/>
          <w:snapToGrid w:val="0"/>
          <w:color w:val="000000"/>
          <w:u w:val="single" w:color="000000"/>
          <w:lang w:val="el-GR"/>
        </w:rPr>
        <w:t>Τμημάτων</w:t>
      </w:r>
    </w:p>
    <w:p w14:paraId="3F0050EB" w14:textId="5C99EB8B" w:rsidR="008C58B2" w:rsidRPr="00C43894" w:rsidRDefault="008C58B2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Κέλυφος</w:t>
      </w:r>
    </w:p>
    <w:p w14:paraId="356DD323" w14:textId="53271378" w:rsidR="00C43894" w:rsidRPr="00C43894" w:rsidRDefault="00C43894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Το</w:t>
      </w:r>
      <w:r w:rsidRPr="00C4389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κέλυφος</w:t>
      </w:r>
      <w:r w:rsidRPr="00C4389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της</w:t>
      </w:r>
      <w:r w:rsidRPr="00C4389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μονάδας</w:t>
      </w:r>
      <w:r w:rsidRPr="00C4389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 xml:space="preserve">να είναι κατασκευασμένο από γαλβανισμένα φύλλα χάλυβα προ-βαμμένα με λευκού χρώματος </w:t>
      </w:r>
      <w:r w:rsidRPr="00013EE8">
        <w:rPr>
          <w:rFonts w:cs="Arial"/>
          <w:snapToGrid w:val="0"/>
          <w:color w:val="000000"/>
          <w:u w:color="000000"/>
          <w:lang w:val="en-150"/>
        </w:rPr>
        <w:t>RAL 7035</w:t>
      </w:r>
      <w:r>
        <w:rPr>
          <w:rFonts w:cs="Arial"/>
          <w:snapToGrid w:val="0"/>
          <w:color w:val="000000"/>
          <w:u w:color="000000"/>
          <w:lang w:val="el-GR"/>
        </w:rPr>
        <w:t xml:space="preserve"> βαφή. Το</w:t>
      </w:r>
      <w:r w:rsidRPr="00C4389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πλαίσιο της μονάδας να είναι αυτοφερόμενο, δηλαδή να δύναται να φέρει το φορτίο της χωρίς πλαστική παραμόρφωση.</w:t>
      </w:r>
    </w:p>
    <w:p w14:paraId="44457D6C" w14:textId="70F890A2" w:rsidR="00FB5031" w:rsidRPr="002F3075" w:rsidRDefault="00FB5031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</w:p>
    <w:p w14:paraId="1458707B" w14:textId="08180736" w:rsidR="00FB5031" w:rsidRPr="002F3075" w:rsidRDefault="00C43894" w:rsidP="00FB503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Κύκλωμα</w:t>
      </w:r>
      <w:r w:rsidRPr="002F3075">
        <w:rPr>
          <w:rFonts w:cs="Arial"/>
          <w:i/>
          <w:snapToGrid w:val="0"/>
          <w:color w:val="000000"/>
          <w:lang w:val="el-GR"/>
        </w:rPr>
        <w:t xml:space="preserve"> </w:t>
      </w:r>
      <w:r>
        <w:rPr>
          <w:rFonts w:cs="Arial"/>
          <w:i/>
          <w:snapToGrid w:val="0"/>
          <w:color w:val="000000"/>
          <w:lang w:val="el-GR"/>
        </w:rPr>
        <w:t>Αέρα</w:t>
      </w:r>
    </w:p>
    <w:p w14:paraId="75000295" w14:textId="56253425" w:rsidR="00BF68FC" w:rsidRPr="007330F2" w:rsidRDefault="00BF68FC" w:rsidP="00FB5031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Η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μονάδα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να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φέρει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επαναχρησιμοποιούμενα φίλτρα αέρος. Τα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στοιχεία</w:t>
      </w:r>
      <w:r w:rsidRPr="00BF68FC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 xml:space="preserve">να είναι κατασκευασμένα από σωλήνες χαλκού μηχανικά εκτονωμένες σε φύλλα αλουμινίου. Κάτω από τα στοιχεία να είναι τοποθετημένα δοχεία αποστράγγισης συμπυκνωμάτων. Η μονάδα να είναι εξοπλισμένη με φυγοκεντρικό ανεμιστήρα/-ες με </w:t>
      </w:r>
      <w:r w:rsidRPr="00171092">
        <w:rPr>
          <w:rFonts w:cs="Arial"/>
          <w:lang w:val="el-GR"/>
        </w:rPr>
        <w:t>κωνικούς ιμάντες και αυλακοφόρες τροχαλίες</w:t>
      </w:r>
      <w:r>
        <w:rPr>
          <w:rFonts w:cs="Arial"/>
          <w:lang w:val="el-GR"/>
        </w:rPr>
        <w:t>. Οι</w:t>
      </w:r>
      <w:r w:rsidRPr="00F65F57">
        <w:rPr>
          <w:rFonts w:cs="Arial"/>
          <w:lang w:val="el-GR"/>
        </w:rPr>
        <w:t xml:space="preserve"> </w:t>
      </w:r>
      <w:r>
        <w:rPr>
          <w:rFonts w:cs="Arial"/>
          <w:lang w:val="el-GR"/>
        </w:rPr>
        <w:t>ανεμιστήρες</w:t>
      </w:r>
      <w:r w:rsidRPr="00F65F57">
        <w:rPr>
          <w:rFonts w:cs="Arial"/>
          <w:lang w:val="el-GR"/>
        </w:rPr>
        <w:t xml:space="preserve"> </w:t>
      </w:r>
      <w:r>
        <w:rPr>
          <w:rFonts w:cs="Arial"/>
          <w:lang w:val="el-GR"/>
        </w:rPr>
        <w:t>να</w:t>
      </w:r>
      <w:r w:rsidRPr="00F65F57">
        <w:rPr>
          <w:rFonts w:cs="Arial"/>
          <w:lang w:val="el-GR"/>
        </w:rPr>
        <w:t xml:space="preserve"> </w:t>
      </w:r>
      <w:r>
        <w:rPr>
          <w:rFonts w:cs="Arial"/>
          <w:lang w:val="el-GR"/>
        </w:rPr>
        <w:t>είναι</w:t>
      </w:r>
      <w:r w:rsidRPr="00F65F57">
        <w:rPr>
          <w:rFonts w:cs="Arial"/>
          <w:lang w:val="el-GR"/>
        </w:rPr>
        <w:t xml:space="preserve"> </w:t>
      </w:r>
      <w:r>
        <w:rPr>
          <w:rFonts w:cs="Arial"/>
          <w:lang w:val="el-GR"/>
        </w:rPr>
        <w:t>τοποθετημένοι</w:t>
      </w:r>
      <w:r w:rsidRPr="00F65F57">
        <w:rPr>
          <w:rFonts w:cs="Arial"/>
          <w:lang w:val="el-GR"/>
        </w:rPr>
        <w:t xml:space="preserve"> </w:t>
      </w:r>
      <w:r w:rsidR="00F65F57">
        <w:rPr>
          <w:rFonts w:cs="Arial"/>
          <w:lang w:val="el-GR"/>
        </w:rPr>
        <w:t>πάνω</w:t>
      </w:r>
      <w:r w:rsidR="00F65F57" w:rsidRPr="00F65F57">
        <w:rPr>
          <w:rFonts w:cs="Arial"/>
          <w:lang w:val="el-GR"/>
        </w:rPr>
        <w:t xml:space="preserve"> </w:t>
      </w:r>
      <w:r w:rsidR="00F65F57">
        <w:rPr>
          <w:rFonts w:cs="Arial"/>
          <w:lang w:val="el-GR"/>
        </w:rPr>
        <w:t>σε</w:t>
      </w:r>
      <w:r w:rsidR="00F65F57" w:rsidRPr="00F65F57">
        <w:rPr>
          <w:rFonts w:cs="Arial"/>
          <w:lang w:val="el-GR"/>
        </w:rPr>
        <w:t xml:space="preserve"> </w:t>
      </w:r>
      <w:r w:rsidR="00F65F57">
        <w:rPr>
          <w:rFonts w:cs="Arial"/>
          <w:lang w:val="el-GR"/>
        </w:rPr>
        <w:t xml:space="preserve">σφαιρικά έδρανα τα οποία να έχουν λιπανθεί επαρκώς προκειμένου να ελαχιστοποιηθούν </w:t>
      </w:r>
      <w:r w:rsidR="007330F2">
        <w:rPr>
          <w:rFonts w:cs="Arial"/>
          <w:lang w:val="el-GR"/>
        </w:rPr>
        <w:t xml:space="preserve">οι ανάγκες συντηρήσεως του εξοπλισμού. </w:t>
      </w:r>
      <w:r w:rsidR="006E61F6">
        <w:rPr>
          <w:rFonts w:cs="Arial"/>
          <w:lang w:val="el-GR"/>
        </w:rPr>
        <w:t>Ν</w:t>
      </w:r>
      <w:r w:rsidR="007330F2">
        <w:rPr>
          <w:rFonts w:cs="Arial"/>
          <w:lang w:val="el-GR"/>
        </w:rPr>
        <w:t>α είναι εξοπλισμένοι με διπλές τουρμπίνες προσαγωγής και εμπρόσθια κεκλιμένα πτερύγια</w:t>
      </w:r>
      <w:r w:rsidR="006E61F6">
        <w:rPr>
          <w:rFonts w:cs="Arial"/>
          <w:lang w:val="el-GR"/>
        </w:rPr>
        <w:t xml:space="preserve"> και</w:t>
      </w:r>
      <w:r w:rsidR="007330F2">
        <w:rPr>
          <w:rFonts w:cs="Arial"/>
          <w:lang w:val="el-GR"/>
        </w:rPr>
        <w:t xml:space="preserve"> να</w:t>
      </w:r>
      <w:r w:rsidR="007330F2" w:rsidRPr="007330F2">
        <w:rPr>
          <w:rFonts w:cs="Arial"/>
          <w:lang w:val="el-GR"/>
        </w:rPr>
        <w:t xml:space="preserve"> </w:t>
      </w:r>
      <w:r w:rsidR="007330F2">
        <w:rPr>
          <w:rFonts w:cs="Arial"/>
          <w:lang w:val="el-GR"/>
        </w:rPr>
        <w:t>ελέγχονται</w:t>
      </w:r>
      <w:r w:rsidR="007330F2" w:rsidRPr="007330F2">
        <w:rPr>
          <w:rFonts w:cs="Arial"/>
          <w:lang w:val="el-GR"/>
        </w:rPr>
        <w:t xml:space="preserve"> </w:t>
      </w:r>
      <w:r w:rsidR="007330F2">
        <w:rPr>
          <w:rFonts w:cs="Arial"/>
          <w:lang w:val="el-GR"/>
        </w:rPr>
        <w:t>από</w:t>
      </w:r>
      <w:r w:rsidR="007330F2" w:rsidRPr="007330F2">
        <w:rPr>
          <w:rFonts w:cs="Arial"/>
          <w:lang w:val="el-GR"/>
        </w:rPr>
        <w:t xml:space="preserve"> </w:t>
      </w:r>
      <w:r w:rsidR="007330F2">
        <w:rPr>
          <w:rFonts w:cs="Arial"/>
          <w:lang w:val="el-GR"/>
        </w:rPr>
        <w:t>ηλεκτρικούς</w:t>
      </w:r>
      <w:r w:rsidR="007330F2" w:rsidRPr="007330F2">
        <w:rPr>
          <w:rFonts w:cs="Arial"/>
          <w:lang w:val="el-GR"/>
        </w:rPr>
        <w:t xml:space="preserve"> </w:t>
      </w:r>
      <w:r w:rsidR="007330F2">
        <w:rPr>
          <w:rFonts w:cs="Arial"/>
          <w:lang w:val="el-GR"/>
        </w:rPr>
        <w:t>κινητήρες</w:t>
      </w:r>
      <w:r w:rsidR="007330F2" w:rsidRPr="007330F2">
        <w:rPr>
          <w:rFonts w:cs="Arial"/>
          <w:lang w:val="el-GR"/>
        </w:rPr>
        <w:t>.</w:t>
      </w:r>
      <w:r w:rsidR="007330F2">
        <w:rPr>
          <w:rFonts w:cs="Arial"/>
          <w:lang w:val="el-GR"/>
        </w:rPr>
        <w:t xml:space="preserve"> Οι κινητήρες να έχουν απαραιτήτως θερμική (πυροπροστασία κλάσης </w:t>
      </w:r>
      <w:r w:rsidR="007330F2">
        <w:rPr>
          <w:rFonts w:cs="Arial"/>
          <w:lang w:val="en-US"/>
        </w:rPr>
        <w:t>F</w:t>
      </w:r>
      <w:r w:rsidR="007330F2" w:rsidRPr="007330F2">
        <w:rPr>
          <w:rFonts w:cs="Arial"/>
          <w:lang w:val="el-GR"/>
        </w:rPr>
        <w:t xml:space="preserve">) </w:t>
      </w:r>
      <w:r w:rsidR="007330F2">
        <w:rPr>
          <w:rFonts w:cs="Arial"/>
          <w:lang w:val="el-GR"/>
        </w:rPr>
        <w:t>και</w:t>
      </w:r>
      <w:r w:rsidR="003D6E16">
        <w:rPr>
          <w:rFonts w:cs="Arial"/>
          <w:lang w:val="el-GR"/>
        </w:rPr>
        <w:t xml:space="preserve"> </w:t>
      </w:r>
      <w:r w:rsidR="007330F2">
        <w:rPr>
          <w:rFonts w:cs="Arial"/>
          <w:lang w:val="en-US"/>
        </w:rPr>
        <w:t>IP</w:t>
      </w:r>
      <w:r w:rsidR="007330F2" w:rsidRPr="007330F2">
        <w:rPr>
          <w:rFonts w:cs="Arial"/>
          <w:lang w:val="el-GR"/>
        </w:rPr>
        <w:t>55</w:t>
      </w:r>
      <w:r w:rsidR="003D6E16" w:rsidRPr="003D6E16">
        <w:rPr>
          <w:rFonts w:cs="Arial"/>
          <w:lang w:val="el-GR"/>
        </w:rPr>
        <w:t xml:space="preserve"> </w:t>
      </w:r>
      <w:r w:rsidR="003D6E16">
        <w:rPr>
          <w:rFonts w:cs="Arial"/>
          <w:lang w:val="el-GR"/>
        </w:rPr>
        <w:t>προστασία</w:t>
      </w:r>
      <w:r w:rsidR="007330F2" w:rsidRPr="007330F2">
        <w:rPr>
          <w:rFonts w:cs="Arial"/>
          <w:lang w:val="el-GR"/>
        </w:rPr>
        <w:t xml:space="preserve">. </w:t>
      </w:r>
      <w:r w:rsidR="007330F2">
        <w:rPr>
          <w:rFonts w:cs="Arial"/>
          <w:lang w:val="el-GR"/>
        </w:rPr>
        <w:t xml:space="preserve">Η μονάδα να διαθέτει επιλογή αντικατάστασης των ιμαντοκίνητων </w:t>
      </w:r>
      <w:r w:rsidR="006E61F6">
        <w:rPr>
          <w:rFonts w:cs="Arial"/>
          <w:lang w:val="el-GR"/>
        </w:rPr>
        <w:t>φυγοκεντρικών</w:t>
      </w:r>
      <w:r w:rsidR="007330F2">
        <w:rPr>
          <w:rFonts w:cs="Arial"/>
          <w:lang w:val="el-GR"/>
        </w:rPr>
        <w:t xml:space="preserve"> ανεμιστήρων με ανεμιστήρες </w:t>
      </w:r>
      <w:r w:rsidR="007330F2" w:rsidRPr="00171092">
        <w:rPr>
          <w:color w:val="000000"/>
          <w:lang w:val="el-GR"/>
        </w:rPr>
        <w:t>απλής αναρρόφησης ελεύθερης ροής</w:t>
      </w:r>
      <w:r w:rsidR="007330F2">
        <w:rPr>
          <w:color w:val="000000"/>
          <w:lang w:val="el-GR"/>
        </w:rPr>
        <w:t xml:space="preserve"> τύπου</w:t>
      </w:r>
      <w:r w:rsidR="007330F2" w:rsidRPr="00171092">
        <w:rPr>
          <w:color w:val="000000"/>
          <w:lang w:val="el-GR"/>
        </w:rPr>
        <w:t xml:space="preserve"> </w:t>
      </w:r>
      <w:r w:rsidR="007330F2">
        <w:rPr>
          <w:color w:val="000000"/>
          <w:lang w:val="en-US"/>
        </w:rPr>
        <w:t>plug</w:t>
      </w:r>
      <w:r w:rsidR="007330F2">
        <w:rPr>
          <w:color w:val="000000"/>
          <w:lang w:val="el-GR"/>
        </w:rPr>
        <w:t xml:space="preserve"> με </w:t>
      </w:r>
      <w:r w:rsidR="007330F2" w:rsidRPr="00FC0D94">
        <w:rPr>
          <w:color w:val="000000"/>
          <w:lang w:val="el-GR"/>
        </w:rPr>
        <w:t>απευθείας συζευγμέν</w:t>
      </w:r>
      <w:r w:rsidR="007330F2">
        <w:rPr>
          <w:color w:val="000000"/>
          <w:lang w:val="el-GR"/>
        </w:rPr>
        <w:t>ο</w:t>
      </w:r>
      <w:r w:rsidR="007330F2" w:rsidRPr="00FC0D94">
        <w:rPr>
          <w:color w:val="000000"/>
          <w:lang w:val="el-GR"/>
        </w:rPr>
        <w:t xml:space="preserve"> </w:t>
      </w:r>
      <w:r w:rsidR="007330F2">
        <w:rPr>
          <w:color w:val="000000"/>
          <w:lang w:val="el-GR"/>
        </w:rPr>
        <w:t xml:space="preserve">κινητήρα τεχνολογίας </w:t>
      </w:r>
      <w:r w:rsidR="007330F2">
        <w:rPr>
          <w:color w:val="000000"/>
          <w:lang w:val="en-US"/>
        </w:rPr>
        <w:t>EC</w:t>
      </w:r>
      <w:r w:rsidR="007330F2">
        <w:rPr>
          <w:color w:val="000000"/>
          <w:lang w:val="el-GR"/>
        </w:rPr>
        <w:t xml:space="preserve"> και ενσωματωμένο έλεγχο μεταβλητής ταχύτητας.</w:t>
      </w:r>
    </w:p>
    <w:p w14:paraId="2305667C" w14:textId="7011CD39" w:rsidR="004C12C1" w:rsidRPr="00013EE8" w:rsidRDefault="004C12C1" w:rsidP="00CF07F4">
      <w:pPr>
        <w:widowControl w:val="0"/>
        <w:spacing w:line="0" w:lineRule="atLeast"/>
        <w:jc w:val="both"/>
        <w:rPr>
          <w:rFonts w:cs="Arial"/>
          <w:b/>
          <w:snapToGrid w:val="0"/>
          <w:color w:val="000000"/>
          <w:u w:val="single" w:color="000000"/>
          <w:lang w:val="en-150"/>
        </w:rPr>
      </w:pPr>
    </w:p>
    <w:p w14:paraId="20B9E657" w14:textId="0E8E7C2A" w:rsidR="00FB5031" w:rsidRPr="007330F2" w:rsidRDefault="007330F2" w:rsidP="00FB503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Ψυκτικό Κύκλωμα</w:t>
      </w:r>
    </w:p>
    <w:p w14:paraId="658AC757" w14:textId="4AFB9396" w:rsidR="007330F2" w:rsidRPr="007330F2" w:rsidRDefault="007330F2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l-GR"/>
        </w:rPr>
      </w:pPr>
      <w:r>
        <w:rPr>
          <w:rFonts w:cs="Arial"/>
          <w:snapToGrid w:val="0"/>
          <w:color w:val="000000"/>
          <w:lang w:val="el-GR"/>
        </w:rPr>
        <w:t>Το κύκλωμα να είναι εξοπλισμένο με θερμοστατική εκτονωτική βαλβίδα.</w:t>
      </w:r>
    </w:p>
    <w:p w14:paraId="7C0B870F" w14:textId="4503900A" w:rsidR="000C6B94" w:rsidRPr="007330F2" w:rsidRDefault="000C6B94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l-GR"/>
        </w:rPr>
      </w:pPr>
    </w:p>
    <w:p w14:paraId="0E763319" w14:textId="362B2849" w:rsidR="00FB5031" w:rsidRPr="004F1C99" w:rsidRDefault="00371BD4" w:rsidP="00FB503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Προστασία</w:t>
      </w:r>
    </w:p>
    <w:p w14:paraId="4E9CE74D" w14:textId="30DF3D65" w:rsidR="004C12C1" w:rsidRPr="00371BD4" w:rsidRDefault="00371BD4" w:rsidP="00FB5031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l-GR"/>
        </w:rPr>
      </w:pPr>
      <w:r>
        <w:rPr>
          <w:rFonts w:cs="Arial"/>
          <w:snapToGrid w:val="0"/>
          <w:color w:val="000000"/>
          <w:lang w:val="el-GR"/>
        </w:rPr>
        <w:t>Η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μονάδα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να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είναι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εξοπλισμένη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με</w:t>
      </w:r>
      <w:r w:rsidRPr="00371BD4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κεντρικό διακόπτη λειτουργίας.</w:t>
      </w:r>
    </w:p>
    <w:p w14:paraId="08D87737" w14:textId="08F6D4C6" w:rsidR="002D5963" w:rsidRDefault="002D5963" w:rsidP="00FB5031">
      <w:pPr>
        <w:widowControl w:val="0"/>
        <w:spacing w:line="0" w:lineRule="atLeast"/>
        <w:jc w:val="both"/>
        <w:rPr>
          <w:rFonts w:cs="Arial"/>
          <w:snapToGrid w:val="0"/>
          <w:color w:val="000000"/>
          <w:lang w:val="en-150"/>
        </w:rPr>
      </w:pPr>
    </w:p>
    <w:p w14:paraId="20829B3A" w14:textId="54C04C5E" w:rsidR="002D5963" w:rsidRPr="00371BD4" w:rsidRDefault="00371BD4" w:rsidP="00FB503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lastRenderedPageBreak/>
        <w:t>Προαιρετικά Επιμέρους Τμήματα</w:t>
      </w:r>
    </w:p>
    <w:p w14:paraId="5EF44CCB" w14:textId="62F32864" w:rsidR="00127F7F" w:rsidRPr="004F1C99" w:rsidRDefault="00371BD4" w:rsidP="00FB5031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l-GR"/>
        </w:rPr>
      </w:pPr>
      <w:r>
        <w:rPr>
          <w:rFonts w:cs="Arial"/>
          <w:i/>
          <w:snapToGrid w:val="0"/>
          <w:color w:val="000000"/>
          <w:u w:val="single"/>
          <w:lang w:val="el-GR"/>
        </w:rPr>
        <w:t>Αντιδιαβρωτική</w:t>
      </w:r>
      <w:r w:rsidRPr="004F1C99">
        <w:rPr>
          <w:rFonts w:cs="Arial"/>
          <w:i/>
          <w:snapToGrid w:val="0"/>
          <w:color w:val="000000"/>
          <w:u w:val="single"/>
          <w:lang w:val="el-GR"/>
        </w:rPr>
        <w:t xml:space="preserve"> </w:t>
      </w:r>
      <w:r>
        <w:rPr>
          <w:rFonts w:cs="Arial"/>
          <w:i/>
          <w:snapToGrid w:val="0"/>
          <w:color w:val="000000"/>
          <w:u w:val="single"/>
          <w:lang w:val="el-GR"/>
        </w:rPr>
        <w:t>Προστασία</w:t>
      </w:r>
    </w:p>
    <w:p w14:paraId="23A2C694" w14:textId="2496FE0A" w:rsidR="00371BD4" w:rsidRPr="00371BD4" w:rsidRDefault="00371BD4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Οι</w:t>
      </w:r>
      <w:r w:rsidRPr="00371BD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 xml:space="preserve">παρακάτω επιλογές να είναι διαθέσιμες προκειμένου να εξασφαλιστεί η αντιδιαβρωτική προστασία των στοιχείων υπό </w:t>
      </w:r>
      <w:r w:rsidR="00081546">
        <w:rPr>
          <w:rFonts w:cs="Arial"/>
          <w:snapToGrid w:val="0"/>
          <w:color w:val="000000"/>
          <w:u w:color="000000"/>
          <w:lang w:val="el-GR"/>
        </w:rPr>
        <w:t>όλες τις λειτουργικές συνθήκες:</w:t>
      </w:r>
    </w:p>
    <w:p w14:paraId="40F03811" w14:textId="22FA992F" w:rsidR="00081546" w:rsidRDefault="00081546" w:rsidP="006E64B7">
      <w:pPr>
        <w:pStyle w:val="ListParagraph"/>
        <w:widowControl w:val="0"/>
        <w:numPr>
          <w:ilvl w:val="0"/>
          <w:numId w:val="2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Στοιχείο κατασκευασμένο από σωλήνες χαλκού μηχανικά εκτονωμένες σε πτερύγια χαλκού.</w:t>
      </w:r>
    </w:p>
    <w:p w14:paraId="52BFE00A" w14:textId="198C0AEB" w:rsidR="00127F7F" w:rsidRPr="00BB7667" w:rsidRDefault="00081546" w:rsidP="006E64B7">
      <w:pPr>
        <w:pStyle w:val="ListParagraph"/>
        <w:widowControl w:val="0"/>
        <w:numPr>
          <w:ilvl w:val="0"/>
          <w:numId w:val="2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Στοιχείο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 w:rsidR="00127F7F" w:rsidRPr="00BB7667">
        <w:rPr>
          <w:rFonts w:cs="Arial"/>
          <w:snapToGrid w:val="0"/>
          <w:color w:val="000000"/>
          <w:u w:color="000000"/>
          <w:lang w:val="en-150"/>
        </w:rPr>
        <w:t xml:space="preserve">INERA® </w:t>
      </w:r>
      <w:r>
        <w:rPr>
          <w:rFonts w:cs="Arial"/>
          <w:snapToGrid w:val="0"/>
          <w:color w:val="000000"/>
          <w:u w:color="000000"/>
          <w:lang w:val="el-GR"/>
        </w:rPr>
        <w:t>κατασκευασμένο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από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σωλήνες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χαλκού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μηχανικά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εκτονωμένες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σε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πτερύγια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από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υψηλής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ποιότητας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κράμα</w:t>
      </w:r>
      <w:r w:rsidRPr="00081546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αλουμινίου.</w:t>
      </w:r>
    </w:p>
    <w:p w14:paraId="01B2867B" w14:textId="1B4741AB" w:rsidR="00081546" w:rsidRDefault="00190109" w:rsidP="006E64B7">
      <w:pPr>
        <w:pStyle w:val="ListParagraph"/>
        <w:widowControl w:val="0"/>
        <w:numPr>
          <w:ilvl w:val="0"/>
          <w:numId w:val="2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Στοιχεία κατασκευασμένα από σωλήνες χαλκού μηχανικά εκτονωμένες σε πτερύγια αλουμινίου με</w:t>
      </w:r>
      <w:r w:rsidR="004F1C99" w:rsidRPr="004F1C99">
        <w:rPr>
          <w:rFonts w:cs="Arial"/>
          <w:snapToGrid w:val="0"/>
          <w:color w:val="000000"/>
          <w:u w:color="000000"/>
          <w:lang w:val="el-GR"/>
        </w:rPr>
        <w:t xml:space="preserve"> </w:t>
      </w:r>
      <w:r w:rsidR="004F1C99">
        <w:rPr>
          <w:rFonts w:cs="Arial"/>
          <w:snapToGrid w:val="0"/>
          <w:color w:val="000000"/>
          <w:u w:color="000000"/>
          <w:lang w:val="el-GR"/>
        </w:rPr>
        <w:t>επικάλυψη</w:t>
      </w:r>
      <w:r>
        <w:rPr>
          <w:rFonts w:cs="Arial"/>
          <w:snapToGrid w:val="0"/>
          <w:color w:val="000000"/>
          <w:u w:color="000000"/>
          <w:lang w:val="el-GR"/>
        </w:rPr>
        <w:t xml:space="preserve"> πολυουρεθάνη</w:t>
      </w:r>
      <w:r w:rsidR="004F1C99">
        <w:rPr>
          <w:rFonts w:cs="Arial"/>
          <w:snapToGrid w:val="0"/>
          <w:color w:val="000000"/>
          <w:u w:color="000000"/>
          <w:lang w:val="el-GR"/>
        </w:rPr>
        <w:t>ς</w:t>
      </w:r>
      <w:r>
        <w:rPr>
          <w:rFonts w:cs="Arial"/>
          <w:snapToGrid w:val="0"/>
          <w:color w:val="000000"/>
          <w:u w:color="000000"/>
          <w:lang w:val="el-GR"/>
        </w:rPr>
        <w:t xml:space="preserve"> και </w:t>
      </w:r>
      <w:r w:rsidRPr="00BB7667">
        <w:rPr>
          <w:rFonts w:cs="Arial"/>
          <w:snapToGrid w:val="0"/>
          <w:color w:val="000000"/>
          <w:u w:color="000000"/>
          <w:lang w:val="en-150"/>
        </w:rPr>
        <w:t>Blygold®</w:t>
      </w:r>
      <w:r>
        <w:rPr>
          <w:rFonts w:cs="Arial"/>
          <w:snapToGrid w:val="0"/>
          <w:color w:val="000000"/>
          <w:u w:color="000000"/>
          <w:lang w:val="el-GR"/>
        </w:rPr>
        <w:t>.</w:t>
      </w:r>
    </w:p>
    <w:p w14:paraId="7D535241" w14:textId="1A7FE835" w:rsidR="004C12C1" w:rsidRPr="00BB7667" w:rsidRDefault="00190109" w:rsidP="006E64B7">
      <w:pPr>
        <w:pStyle w:val="ListParagraph"/>
        <w:widowControl w:val="0"/>
        <w:numPr>
          <w:ilvl w:val="0"/>
          <w:numId w:val="23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Δοχείο</w:t>
      </w:r>
      <w:r w:rsidRPr="00190109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αποστράγγισης</w:t>
      </w:r>
      <w:r w:rsidRPr="00190109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συμπυκνωμάτων</w:t>
      </w:r>
      <w:r w:rsidRPr="00190109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από</w:t>
      </w:r>
      <w:r w:rsidRPr="00190109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ανοξείδωτο</w:t>
      </w:r>
      <w:r w:rsidRPr="00190109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χάλυβα</w:t>
      </w:r>
      <w:r w:rsidRPr="00190109">
        <w:rPr>
          <w:rFonts w:cs="Arial"/>
          <w:snapToGrid w:val="0"/>
          <w:color w:val="000000"/>
          <w:u w:color="000000"/>
          <w:lang w:val="en-150"/>
        </w:rPr>
        <w:t>.</w:t>
      </w:r>
    </w:p>
    <w:p w14:paraId="68220950" w14:textId="14426A08" w:rsidR="004C12C1" w:rsidRPr="00127F7F" w:rsidRDefault="004C12C1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</w:p>
    <w:p w14:paraId="062CC786" w14:textId="0BE8351D" w:rsidR="00127F7F" w:rsidRPr="00190109" w:rsidRDefault="00190109" w:rsidP="00127F7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u w:val="single"/>
          <w:lang w:val="el-GR"/>
        </w:rPr>
      </w:pPr>
      <w:r>
        <w:rPr>
          <w:rFonts w:cs="Arial"/>
          <w:i/>
          <w:snapToGrid w:val="0"/>
          <w:color w:val="000000"/>
          <w:u w:val="single"/>
          <w:lang w:val="el-GR"/>
        </w:rPr>
        <w:t>Προστασία κατά της Υγρασίας</w:t>
      </w:r>
    </w:p>
    <w:p w14:paraId="6B0CA6E7" w14:textId="37D9EE92" w:rsidR="00AE1A1F" w:rsidRPr="00190109" w:rsidRDefault="00190109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Οι</w:t>
      </w:r>
      <w:r w:rsidRPr="00190109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ακόλουθες</w:t>
      </w:r>
      <w:r w:rsidRPr="00190109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επιλογές</w:t>
      </w:r>
      <w:r w:rsidRPr="00190109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να</w:t>
      </w:r>
      <w:r w:rsidRPr="00190109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είναι</w:t>
      </w:r>
      <w:r w:rsidRPr="00190109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διαθέσιμες</w:t>
      </w:r>
      <w:r w:rsidR="00AE1A1F" w:rsidRPr="00190109">
        <w:rPr>
          <w:rFonts w:cs="Arial"/>
          <w:snapToGrid w:val="0"/>
          <w:color w:val="000000"/>
          <w:u w:color="000000"/>
          <w:lang w:val="el-GR"/>
        </w:rPr>
        <w:t>:</w:t>
      </w:r>
    </w:p>
    <w:p w14:paraId="11E17809" w14:textId="5D13370A" w:rsidR="00190109" w:rsidRPr="00190109" w:rsidRDefault="00905AD4" w:rsidP="006E64B7">
      <w:pPr>
        <w:pStyle w:val="ListParagraph"/>
        <w:widowControl w:val="0"/>
        <w:numPr>
          <w:ilvl w:val="0"/>
          <w:numId w:val="2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 xml:space="preserve">Σταγονοσυλλέκτης εσωτερικού στοιχείου. Ενδείκνυται για εφαρμογές όπου </w:t>
      </w:r>
      <w:r w:rsidR="002E5553">
        <w:rPr>
          <w:rFonts w:cs="Arial"/>
          <w:snapToGrid w:val="0"/>
          <w:color w:val="000000"/>
          <w:u w:color="000000"/>
          <w:lang w:val="el-GR"/>
        </w:rPr>
        <w:t xml:space="preserve">αναμένεται </w:t>
      </w:r>
      <w:r>
        <w:rPr>
          <w:rFonts w:cs="Arial"/>
          <w:snapToGrid w:val="0"/>
          <w:color w:val="000000"/>
          <w:u w:color="000000"/>
          <w:lang w:val="el-GR"/>
        </w:rPr>
        <w:t xml:space="preserve">υψηλή σχετική </w:t>
      </w:r>
      <w:r w:rsidR="002E5553">
        <w:rPr>
          <w:rFonts w:cs="Arial"/>
          <w:snapToGrid w:val="0"/>
          <w:color w:val="000000"/>
          <w:u w:color="000000"/>
          <w:lang w:val="el-GR"/>
        </w:rPr>
        <w:t>υγρασία.</w:t>
      </w:r>
    </w:p>
    <w:p w14:paraId="61E841D4" w14:textId="1DB0DE1A" w:rsidR="002E5553" w:rsidRPr="002E5553" w:rsidRDefault="002E5553" w:rsidP="006E64B7">
      <w:pPr>
        <w:pStyle w:val="ListParagraph"/>
        <w:widowControl w:val="0"/>
        <w:numPr>
          <w:ilvl w:val="0"/>
          <w:numId w:val="24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Σταγονοσυλλέκτης προσαγωγής νωπού αέρος.</w:t>
      </w:r>
    </w:p>
    <w:p w14:paraId="700C7767" w14:textId="4C52E500" w:rsidR="004C12C1" w:rsidRPr="00127F7F" w:rsidRDefault="004C12C1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</w:p>
    <w:p w14:paraId="549D86FF" w14:textId="1879B596" w:rsidR="00127F7F" w:rsidRPr="00E05577" w:rsidRDefault="00E05577" w:rsidP="00127F7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Θερμικά Στοιχεία</w:t>
      </w:r>
    </w:p>
    <w:p w14:paraId="51901E5A" w14:textId="33980842" w:rsidR="00350F99" w:rsidRDefault="00C33F64" w:rsidP="006E64B7">
      <w:pPr>
        <w:pStyle w:val="ListParagraph"/>
        <w:widowControl w:val="0"/>
        <w:numPr>
          <w:ilvl w:val="0"/>
          <w:numId w:val="2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Θερμικά στοιχεία νερού με τρίοδη ρυθμιστική βάνα. Δύο επιλογές να είναι διαθέσιμες:</w:t>
      </w:r>
    </w:p>
    <w:p w14:paraId="45A56BA2" w14:textId="24F9C4BE" w:rsidR="00127F7F" w:rsidRPr="00AE1A1F" w:rsidRDefault="00C33F64" w:rsidP="00AE1A1F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Πρωτεύων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θερμικό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στοιχείο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σε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μονάδες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λειτουργίας μόνο-ψύξης (</w:t>
      </w:r>
      <w:r w:rsidR="00127F7F" w:rsidRPr="00AE1A1F">
        <w:rPr>
          <w:rFonts w:cs="Arial"/>
          <w:snapToGrid w:val="0"/>
          <w:color w:val="000000"/>
          <w:u w:color="000000"/>
          <w:lang w:val="en-150"/>
        </w:rPr>
        <w:t>cooling-only units</w:t>
      </w:r>
      <w:r>
        <w:rPr>
          <w:rFonts w:cs="Arial"/>
          <w:snapToGrid w:val="0"/>
          <w:color w:val="000000"/>
          <w:u w:color="000000"/>
          <w:lang w:val="el-GR"/>
        </w:rPr>
        <w:t>)</w:t>
      </w:r>
      <w:r w:rsidR="00127F7F" w:rsidRPr="00AE1A1F">
        <w:rPr>
          <w:rFonts w:cs="Arial"/>
          <w:snapToGrid w:val="0"/>
          <w:color w:val="000000"/>
          <w:u w:color="000000"/>
          <w:lang w:val="en-150"/>
        </w:rPr>
        <w:t>.</w:t>
      </w:r>
    </w:p>
    <w:p w14:paraId="761EF280" w14:textId="335E786D" w:rsidR="00127F7F" w:rsidRPr="00AE1A1F" w:rsidRDefault="00C33F64" w:rsidP="00AE1A1F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Βοηθητικό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θερμικό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στοιχείο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σε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μονάδες</w:t>
      </w:r>
      <w:r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color w:val="000000"/>
          <w:lang w:val="el-GR"/>
        </w:rPr>
        <w:t xml:space="preserve">αναστρέψιμης λειτουργίας </w:t>
      </w:r>
      <w:r>
        <w:rPr>
          <w:color w:val="000000"/>
          <w:lang w:val="el-GR"/>
        </w:rPr>
        <w:t>(</w:t>
      </w:r>
      <w:r w:rsidR="007B3937">
        <w:rPr>
          <w:rFonts w:cs="Arial"/>
          <w:snapToGrid w:val="0"/>
          <w:color w:val="000000"/>
          <w:u w:color="000000"/>
          <w:lang w:val="en-US"/>
        </w:rPr>
        <w:t>reversible</w:t>
      </w:r>
      <w:r w:rsidR="007B3937" w:rsidRPr="00C33F64">
        <w:rPr>
          <w:rFonts w:cs="Arial"/>
          <w:snapToGrid w:val="0"/>
          <w:color w:val="000000"/>
          <w:u w:color="000000"/>
          <w:lang w:val="el-GR"/>
        </w:rPr>
        <w:t xml:space="preserve"> </w:t>
      </w:r>
      <w:r w:rsidR="00127F7F" w:rsidRPr="00AE1A1F">
        <w:rPr>
          <w:rFonts w:cs="Arial"/>
          <w:snapToGrid w:val="0"/>
          <w:color w:val="000000"/>
          <w:u w:color="000000"/>
          <w:lang w:val="en-150"/>
        </w:rPr>
        <w:t>heat pump units</w:t>
      </w:r>
      <w:r>
        <w:rPr>
          <w:rFonts w:cs="Arial"/>
          <w:snapToGrid w:val="0"/>
          <w:color w:val="000000"/>
          <w:u w:color="000000"/>
          <w:lang w:val="el-GR"/>
        </w:rPr>
        <w:t>)</w:t>
      </w:r>
      <w:r w:rsidR="00127F7F" w:rsidRPr="00AE1A1F">
        <w:rPr>
          <w:rFonts w:cs="Arial"/>
          <w:snapToGrid w:val="0"/>
          <w:color w:val="000000"/>
          <w:u w:color="000000"/>
          <w:lang w:val="en-150"/>
        </w:rPr>
        <w:t>.</w:t>
      </w:r>
    </w:p>
    <w:p w14:paraId="65D4C117" w14:textId="381B2F5C" w:rsidR="00C33F64" w:rsidRPr="00623855" w:rsidRDefault="00623855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Εάν</w:t>
      </w:r>
      <w:r w:rsidRPr="00623855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η</w:t>
      </w:r>
      <w:r w:rsidRPr="00623855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μονάδα</w:t>
      </w:r>
      <w:r w:rsidRPr="00623855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διαθέτει</w:t>
      </w:r>
      <w:r w:rsidRPr="00623855">
        <w:rPr>
          <w:rFonts w:cs="Arial"/>
          <w:snapToGrid w:val="0"/>
          <w:color w:val="000000"/>
          <w:u w:color="000000"/>
          <w:lang w:val="el-GR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θερμικό στοιχείο νερού και λειτουργία «</w:t>
      </w:r>
      <w:r>
        <w:rPr>
          <w:rFonts w:cs="Arial"/>
          <w:snapToGrid w:val="0"/>
          <w:color w:val="000000"/>
          <w:u w:color="000000"/>
          <w:lang w:val="en-US"/>
        </w:rPr>
        <w:t>free</w:t>
      </w:r>
      <w:r w:rsidRPr="00623855">
        <w:rPr>
          <w:rFonts w:cs="Arial"/>
          <w:snapToGrid w:val="0"/>
          <w:color w:val="000000"/>
          <w:u w:color="000000"/>
          <w:lang w:val="el-GR"/>
        </w:rPr>
        <w:t>-</w:t>
      </w:r>
      <w:r>
        <w:rPr>
          <w:rFonts w:cs="Arial"/>
          <w:snapToGrid w:val="0"/>
          <w:color w:val="000000"/>
          <w:u w:color="000000"/>
          <w:lang w:val="en-US"/>
        </w:rPr>
        <w:t>cooling</w:t>
      </w:r>
      <w:r>
        <w:rPr>
          <w:rFonts w:cs="Arial"/>
          <w:snapToGrid w:val="0"/>
          <w:color w:val="000000"/>
          <w:u w:color="000000"/>
          <w:lang w:val="el-GR"/>
        </w:rPr>
        <w:t>», ένας θερμοστάτης αντιπαγωτικής προστασίας να παρέχεται εφόσον η μονάδα λειτουργεί σε χαμηλές εξωτερικές θερμοκρασίες.</w:t>
      </w:r>
    </w:p>
    <w:p w14:paraId="15F5D18D" w14:textId="26311B8C" w:rsidR="00623855" w:rsidRDefault="00623855" w:rsidP="006E64B7">
      <w:pPr>
        <w:pStyle w:val="ListParagraph"/>
        <w:widowControl w:val="0"/>
        <w:numPr>
          <w:ilvl w:val="0"/>
          <w:numId w:val="2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Πρωτεύων στοιχείο ηλεκτρικών αντιστάσεων: Χειριστήριο ελέγχου ροής να διατίθεται εάν η μονάδα διαθέτει στοιχείο ηλεκτρικών αντιστάσεων.</w:t>
      </w:r>
    </w:p>
    <w:p w14:paraId="42E86959" w14:textId="691E4E80" w:rsidR="00127F7F" w:rsidRPr="00127F7F" w:rsidRDefault="00127F7F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</w:p>
    <w:p w14:paraId="5CFB752B" w14:textId="047F90D0" w:rsidR="00127F7F" w:rsidRPr="00C26F60" w:rsidRDefault="00623855" w:rsidP="00127F7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Ποιότητα</w:t>
      </w:r>
      <w:r w:rsidRPr="00C26F60">
        <w:rPr>
          <w:rFonts w:cs="Arial"/>
          <w:i/>
          <w:snapToGrid w:val="0"/>
          <w:color w:val="000000"/>
          <w:lang w:val="el-GR"/>
        </w:rPr>
        <w:t xml:space="preserve"> </w:t>
      </w:r>
      <w:r>
        <w:rPr>
          <w:rFonts w:cs="Arial"/>
          <w:i/>
          <w:snapToGrid w:val="0"/>
          <w:color w:val="000000"/>
          <w:lang w:val="el-GR"/>
        </w:rPr>
        <w:t>Κλιματιζόμενου Αέρα</w:t>
      </w:r>
    </w:p>
    <w:p w14:paraId="143B03E0" w14:textId="0941C04F" w:rsidR="00C26F60" w:rsidRDefault="0063584B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Τα ακόλουθα φίλτρα να είναι διαθέσιμα:</w:t>
      </w:r>
    </w:p>
    <w:p w14:paraId="35CADEF8" w14:textId="047A7431" w:rsidR="00127F7F" w:rsidRPr="007B3937" w:rsidRDefault="0063584B" w:rsidP="006E64B7">
      <w:pPr>
        <w:pStyle w:val="ListParagraph"/>
        <w:widowControl w:val="0"/>
        <w:numPr>
          <w:ilvl w:val="0"/>
          <w:numId w:val="2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Προσαγωγή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>:</w:t>
      </w:r>
    </w:p>
    <w:p w14:paraId="42D89C98" w14:textId="73D60F8D" w:rsidR="00127F7F" w:rsidRPr="007B3937" w:rsidRDefault="0063584B" w:rsidP="007B3937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US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Pr="0063584B">
        <w:rPr>
          <w:rFonts w:cs="Arial"/>
          <w:snapToGrid w:val="0"/>
          <w:color w:val="000000"/>
          <w:u w:color="000000"/>
          <w:lang w:val="en-US"/>
        </w:rPr>
        <w:t xml:space="preserve"> </w:t>
      </w:r>
      <w:r w:rsidRPr="007B3937">
        <w:rPr>
          <w:rFonts w:cs="Arial"/>
          <w:snapToGrid w:val="0"/>
          <w:color w:val="000000"/>
          <w:u w:color="000000"/>
          <w:lang w:val="en-150"/>
        </w:rPr>
        <w:t>G4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>.</w:t>
      </w:r>
    </w:p>
    <w:p w14:paraId="0AFC5E85" w14:textId="0777F587" w:rsidR="00127F7F" w:rsidRPr="007B3937" w:rsidRDefault="0063584B" w:rsidP="007B3937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 w:rsidR="007B3937" w:rsidRPr="007B3937">
        <w:rPr>
          <w:rFonts w:cs="Arial"/>
          <w:snapToGrid w:val="0"/>
          <w:color w:val="000000"/>
          <w:u w:color="000000"/>
          <w:lang w:val="en-150"/>
        </w:rPr>
        <w:t>G4</w:t>
      </w:r>
      <w:r w:rsidR="007B3937"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 xml:space="preserve">+ </w:t>
      </w:r>
      <w:r>
        <w:rPr>
          <w:rFonts w:cs="Arial"/>
          <w:snapToGrid w:val="0"/>
          <w:color w:val="000000"/>
          <w:u w:color="000000"/>
          <w:lang w:val="el-GR"/>
        </w:rPr>
        <w:t>πτυχωτό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 xml:space="preserve"> F6 </w:t>
      </w:r>
      <w:r>
        <w:rPr>
          <w:rFonts w:cs="Arial"/>
          <w:snapToGrid w:val="0"/>
          <w:color w:val="000000"/>
          <w:u w:color="000000"/>
          <w:lang w:val="el-GR"/>
        </w:rPr>
        <w:t>έως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 xml:space="preserve"> F9.</w:t>
      </w:r>
    </w:p>
    <w:p w14:paraId="0EC2CBFE" w14:textId="4A345C44" w:rsidR="00127F7F" w:rsidRPr="007B3937" w:rsidRDefault="0063584B" w:rsidP="006E64B7">
      <w:pPr>
        <w:pStyle w:val="ListParagraph"/>
        <w:widowControl w:val="0"/>
        <w:numPr>
          <w:ilvl w:val="0"/>
          <w:numId w:val="25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Επιστροφή</w:t>
      </w:r>
      <w:r w:rsidR="00BB1819" w:rsidRPr="0063584B">
        <w:rPr>
          <w:rFonts w:cs="Arial"/>
          <w:snapToGrid w:val="0"/>
          <w:color w:val="000000"/>
          <w:u w:color="000000"/>
          <w:lang w:val="en-150"/>
        </w:rPr>
        <w:t xml:space="preserve"> (</w:t>
      </w:r>
      <w:r>
        <w:rPr>
          <w:rFonts w:cs="Arial"/>
          <w:snapToGrid w:val="0"/>
          <w:color w:val="000000"/>
          <w:u w:color="000000"/>
          <w:lang w:val="el-GR"/>
        </w:rPr>
        <w:t>στην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περίπτωση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που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επιλεγούν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ιμαντοκίνητοι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φυγοκεντρικοί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ανεμιστήρες</w:t>
      </w:r>
      <w:r w:rsidR="00BB1819" w:rsidRPr="0063584B">
        <w:rPr>
          <w:rFonts w:cs="Arial"/>
          <w:snapToGrid w:val="0"/>
          <w:color w:val="000000"/>
          <w:u w:color="000000"/>
          <w:lang w:val="en-150"/>
        </w:rPr>
        <w:t>)</w:t>
      </w:r>
      <w:r w:rsidR="00127F7F" w:rsidRPr="007B3937">
        <w:rPr>
          <w:rFonts w:cs="Arial"/>
          <w:snapToGrid w:val="0"/>
          <w:color w:val="000000"/>
          <w:u w:color="000000"/>
          <w:lang w:val="en-150"/>
        </w:rPr>
        <w:t>:</w:t>
      </w:r>
    </w:p>
    <w:p w14:paraId="06863B26" w14:textId="69AF1735" w:rsidR="0010324B" w:rsidRDefault="0010324B" w:rsidP="0010324B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US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Pr="0063584B">
        <w:rPr>
          <w:rFonts w:cs="Arial"/>
          <w:snapToGrid w:val="0"/>
          <w:color w:val="000000"/>
          <w:u w:color="000000"/>
          <w:lang w:val="en-US"/>
        </w:rPr>
        <w:t xml:space="preserve"> </w:t>
      </w:r>
      <w:r w:rsidRPr="007B3937">
        <w:rPr>
          <w:rFonts w:cs="Arial"/>
          <w:snapToGrid w:val="0"/>
          <w:color w:val="000000"/>
          <w:u w:color="000000"/>
          <w:lang w:val="en-150"/>
        </w:rPr>
        <w:t>G4.</w:t>
      </w:r>
    </w:p>
    <w:p w14:paraId="7D1A4004" w14:textId="116B03DA" w:rsidR="0010324B" w:rsidRPr="0010324B" w:rsidRDefault="0010324B" w:rsidP="0010324B">
      <w:pPr>
        <w:pStyle w:val="ListParagraph"/>
        <w:widowControl w:val="0"/>
        <w:numPr>
          <w:ilvl w:val="1"/>
          <w:numId w:val="25"/>
        </w:numPr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 w:rsidRPr="007B3937">
        <w:rPr>
          <w:rFonts w:cs="Arial"/>
          <w:snapToGrid w:val="0"/>
          <w:color w:val="000000"/>
          <w:u w:color="000000"/>
          <w:lang w:val="en-150"/>
        </w:rPr>
        <w:t>G4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 w:rsidRPr="007B3937">
        <w:rPr>
          <w:rFonts w:cs="Arial"/>
          <w:snapToGrid w:val="0"/>
          <w:color w:val="000000"/>
          <w:u w:color="000000"/>
          <w:lang w:val="en-150"/>
        </w:rPr>
        <w:t xml:space="preserve">+ </w:t>
      </w:r>
      <w:r>
        <w:rPr>
          <w:rFonts w:cs="Arial"/>
          <w:snapToGrid w:val="0"/>
          <w:color w:val="000000"/>
          <w:u w:color="000000"/>
          <w:lang w:val="el-GR"/>
        </w:rPr>
        <w:t>πτυχωτό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φίλτρο</w:t>
      </w:r>
      <w:r w:rsidRPr="0063584B">
        <w:rPr>
          <w:rFonts w:cs="Arial"/>
          <w:snapToGrid w:val="0"/>
          <w:color w:val="000000"/>
          <w:u w:color="000000"/>
          <w:lang w:val="en-150"/>
        </w:rPr>
        <w:t xml:space="preserve"> </w:t>
      </w:r>
      <w:r>
        <w:rPr>
          <w:rFonts w:cs="Arial"/>
          <w:snapToGrid w:val="0"/>
          <w:color w:val="000000"/>
          <w:u w:color="000000"/>
          <w:lang w:val="el-GR"/>
        </w:rPr>
        <w:t>τύπου</w:t>
      </w:r>
      <w:r w:rsidRPr="007B3937">
        <w:rPr>
          <w:rFonts w:cs="Arial"/>
          <w:snapToGrid w:val="0"/>
          <w:color w:val="000000"/>
          <w:u w:color="000000"/>
          <w:lang w:val="en-150"/>
        </w:rPr>
        <w:t xml:space="preserve"> F6</w:t>
      </w:r>
      <w:r>
        <w:rPr>
          <w:rFonts w:cs="Arial"/>
          <w:snapToGrid w:val="0"/>
          <w:color w:val="000000"/>
          <w:u w:color="000000"/>
          <w:lang w:val="el-GR"/>
        </w:rPr>
        <w:t>.</w:t>
      </w:r>
    </w:p>
    <w:p w14:paraId="5FD65B1C" w14:textId="0CD0DBF9" w:rsidR="004C12C1" w:rsidRPr="00127F7F" w:rsidRDefault="004C12C1" w:rsidP="00CF07F4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</w:p>
    <w:p w14:paraId="06E3A492" w14:textId="1E88AB79" w:rsidR="00127F7F" w:rsidRPr="00623855" w:rsidRDefault="00623855" w:rsidP="00127F7F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Συστήματα Ασφαλείας</w:t>
      </w:r>
    </w:p>
    <w:p w14:paraId="26F4A2F9" w14:textId="32D4200B" w:rsidR="003813AF" w:rsidRPr="003813AF" w:rsidRDefault="009138F8" w:rsidP="006E64B7">
      <w:pPr>
        <w:pStyle w:val="ListParagraph"/>
        <w:widowControl w:val="0"/>
        <w:numPr>
          <w:ilvl w:val="0"/>
          <w:numId w:val="26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 xml:space="preserve">Ο ανεμιστήρας προσαγωγής και επιστροφής να διαθέτει </w:t>
      </w:r>
      <w:r w:rsidR="008E0FF0">
        <w:rPr>
          <w:rFonts w:cs="Arial"/>
          <w:snapToGrid w:val="0"/>
          <w:color w:val="000000"/>
          <w:u w:color="000000"/>
          <w:lang w:val="el-GR"/>
        </w:rPr>
        <w:t xml:space="preserve">επιλογή ομαλής εκκίνησης. Η επιλογή αυτή να είναι διαθέσιμη μόνο για ιμαντοκίνητους φυγοκεντρικούς ανεμιστήρες και να είναι υποχρεωτική όταν </w:t>
      </w:r>
      <w:r w:rsidR="002953E8">
        <w:rPr>
          <w:rFonts w:cs="Arial"/>
          <w:snapToGrid w:val="0"/>
          <w:color w:val="000000"/>
          <w:u w:color="000000"/>
          <w:lang w:val="el-GR"/>
        </w:rPr>
        <w:t xml:space="preserve">η ονομαστική ισχύ του ανεμιστήρα είναι ίση ή μεγαλύτερη από </w:t>
      </w:r>
      <w:r w:rsidR="002953E8" w:rsidRPr="002953E8">
        <w:rPr>
          <w:rFonts w:cs="Arial"/>
          <w:snapToGrid w:val="0"/>
          <w:color w:val="000000"/>
          <w:u w:color="000000"/>
          <w:lang w:val="el-GR"/>
        </w:rPr>
        <w:t xml:space="preserve">15 </w:t>
      </w:r>
      <w:r w:rsidR="002953E8">
        <w:rPr>
          <w:rFonts w:cs="Arial"/>
          <w:snapToGrid w:val="0"/>
          <w:color w:val="000000"/>
          <w:u w:color="000000"/>
          <w:lang w:val="en-US"/>
        </w:rPr>
        <w:t>kW</w:t>
      </w:r>
      <w:r w:rsidR="002953E8">
        <w:rPr>
          <w:rFonts w:cs="Arial"/>
          <w:snapToGrid w:val="0"/>
          <w:color w:val="000000"/>
          <w:u w:color="000000"/>
          <w:lang w:val="el-GR"/>
        </w:rPr>
        <w:t>.</w:t>
      </w:r>
    </w:p>
    <w:p w14:paraId="212CF817" w14:textId="073508BA" w:rsidR="0065438C" w:rsidRDefault="00D7073B" w:rsidP="006E64B7">
      <w:pPr>
        <w:pStyle w:val="ListParagraph"/>
        <w:widowControl w:val="0"/>
        <w:numPr>
          <w:ilvl w:val="0"/>
          <w:numId w:val="26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Διαφορικός διακόπτης πιέσεως για τον έλεγχο καθαρότητας των φίλτρων.</w:t>
      </w:r>
    </w:p>
    <w:p w14:paraId="44210470" w14:textId="4D624B1E" w:rsidR="00D7073B" w:rsidRDefault="00D7073B" w:rsidP="006E64B7">
      <w:pPr>
        <w:pStyle w:val="ListParagraph"/>
        <w:widowControl w:val="0"/>
        <w:numPr>
          <w:ilvl w:val="0"/>
          <w:numId w:val="26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Διαφορικός διακόπτης πιέσεως για τον έλεγχο της παροχής.</w:t>
      </w:r>
    </w:p>
    <w:p w14:paraId="4D81EEC7" w14:textId="7B4A99CA" w:rsidR="00D7073B" w:rsidRDefault="00D7073B" w:rsidP="006E64B7">
      <w:pPr>
        <w:pStyle w:val="ListParagraph"/>
        <w:widowControl w:val="0"/>
        <w:numPr>
          <w:ilvl w:val="0"/>
          <w:numId w:val="26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 xml:space="preserve">Σταθμός ανίχνευσης καπνού σύμφωνα με τις απαιτήσεις του </w:t>
      </w:r>
      <w:r w:rsidRPr="00415057">
        <w:rPr>
          <w:rFonts w:cs="Arial"/>
          <w:snapToGrid w:val="0"/>
          <w:color w:val="000000"/>
          <w:u w:color="000000"/>
          <w:lang w:val="en-150"/>
        </w:rPr>
        <w:t>NF S 61-961</w:t>
      </w:r>
      <w:r>
        <w:rPr>
          <w:rFonts w:cs="Arial"/>
          <w:snapToGrid w:val="0"/>
          <w:color w:val="000000"/>
          <w:u w:color="000000"/>
          <w:lang w:val="el-GR"/>
        </w:rPr>
        <w:t>.</w:t>
      </w:r>
    </w:p>
    <w:p w14:paraId="6A816230" w14:textId="01585864" w:rsidR="00D7073B" w:rsidRDefault="00D76DB6" w:rsidP="006E64B7">
      <w:pPr>
        <w:pStyle w:val="ListParagraph"/>
        <w:widowControl w:val="0"/>
        <w:numPr>
          <w:ilvl w:val="0"/>
          <w:numId w:val="26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 xml:space="preserve">Επιλογή προσθήκης ανιχνευτή διαρροής ψυκτικού. Η συσκευή αυτή επιτρέπει τον άμεσο εντοπισμό διαρροών εξασφαλίζοντας επομένως την ασφάλεια του χρήστη. Η εγκατάσταση της συσκευής αυτής εξασφαλίζει συμμόρφωση με τα πρότυπα </w:t>
      </w:r>
      <w:r w:rsidRPr="00B35C84">
        <w:rPr>
          <w:rFonts w:cs="Arial"/>
          <w:snapToGrid w:val="0"/>
          <w:color w:val="000000"/>
          <w:u w:color="000000"/>
          <w:lang w:val="en-150"/>
        </w:rPr>
        <w:t>F-GAS</w:t>
      </w:r>
      <w:r w:rsidRPr="00D76DB6">
        <w:rPr>
          <w:rFonts w:cs="Arial"/>
          <w:snapToGrid w:val="0"/>
          <w:color w:val="000000"/>
          <w:u w:color="000000"/>
          <w:lang w:val="el-GR"/>
        </w:rPr>
        <w:t xml:space="preserve">, </w:t>
      </w:r>
      <w:r w:rsidRPr="00B35C84">
        <w:rPr>
          <w:rFonts w:cs="Arial"/>
          <w:snapToGrid w:val="0"/>
          <w:color w:val="000000"/>
          <w:u w:color="000000"/>
          <w:lang w:val="en-150"/>
        </w:rPr>
        <w:t xml:space="preserve">EN378 </w:t>
      </w:r>
      <w:r>
        <w:rPr>
          <w:rFonts w:cs="Arial"/>
          <w:snapToGrid w:val="0"/>
          <w:color w:val="000000"/>
          <w:u w:color="000000"/>
          <w:lang w:val="el-GR"/>
        </w:rPr>
        <w:t>και</w:t>
      </w:r>
      <w:r w:rsidRPr="00D76DB6">
        <w:rPr>
          <w:rFonts w:cs="Arial"/>
          <w:snapToGrid w:val="0"/>
          <w:color w:val="000000"/>
          <w:u w:color="000000"/>
          <w:lang w:val="el-GR"/>
        </w:rPr>
        <w:t xml:space="preserve"> </w:t>
      </w:r>
      <w:r w:rsidRPr="00B35C84">
        <w:rPr>
          <w:rFonts w:cs="Arial"/>
          <w:snapToGrid w:val="0"/>
          <w:color w:val="000000"/>
          <w:u w:color="000000"/>
          <w:lang w:val="en-150"/>
        </w:rPr>
        <w:t>ASHRAE 15</w:t>
      </w:r>
      <w:r>
        <w:rPr>
          <w:rFonts w:cs="Arial"/>
          <w:snapToGrid w:val="0"/>
          <w:color w:val="000000"/>
          <w:u w:color="000000"/>
          <w:lang w:val="el-GR"/>
        </w:rPr>
        <w:t>.</w:t>
      </w:r>
    </w:p>
    <w:p w14:paraId="5CD4B157" w14:textId="77777777" w:rsidR="008154A8" w:rsidRDefault="008154A8" w:rsidP="008154A8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n-150"/>
        </w:rPr>
      </w:pPr>
    </w:p>
    <w:p w14:paraId="6D7840ED" w14:textId="650508B5" w:rsidR="008154A8" w:rsidRPr="00623855" w:rsidRDefault="00623855" w:rsidP="008154A8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Εγκατάσταση</w:t>
      </w:r>
    </w:p>
    <w:p w14:paraId="7C6EBE35" w14:textId="69835E0B" w:rsidR="00E8377A" w:rsidRPr="00E8377A" w:rsidRDefault="00E8377A" w:rsidP="006E64B7">
      <w:pPr>
        <w:pStyle w:val="ListParagraph"/>
        <w:widowControl w:val="0"/>
        <w:numPr>
          <w:ilvl w:val="0"/>
          <w:numId w:val="2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Αντικραδασμικές βάσεις.</w:t>
      </w:r>
    </w:p>
    <w:p w14:paraId="12679446" w14:textId="7DEA063E" w:rsidR="00E8377A" w:rsidRPr="00E8377A" w:rsidRDefault="007709A3" w:rsidP="006E64B7">
      <w:pPr>
        <w:pStyle w:val="ListParagraph"/>
        <w:widowControl w:val="0"/>
        <w:numPr>
          <w:ilvl w:val="0"/>
          <w:numId w:val="2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Προσαρμόσιμη τοποθέτηση τόσο της προσαγωγής όσο και της επιστροφής (πληθώρα διατάξεων διαθέσιμες).</w:t>
      </w:r>
    </w:p>
    <w:p w14:paraId="337C85F3" w14:textId="6A6D2DBF" w:rsidR="00E91736" w:rsidRPr="00E91736" w:rsidRDefault="00F728F0" w:rsidP="006E64B7">
      <w:pPr>
        <w:pStyle w:val="ListParagraph"/>
        <w:widowControl w:val="0"/>
        <w:numPr>
          <w:ilvl w:val="0"/>
          <w:numId w:val="2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>Επιλογή ανεμιστήρων προσαγωγής και/ή επιστροφής με υψηλή διαθέσιμη στατική πίεση.</w:t>
      </w:r>
    </w:p>
    <w:p w14:paraId="4E0B08AD" w14:textId="18A07DB0" w:rsidR="009C396A" w:rsidRPr="009C396A" w:rsidRDefault="009C396A" w:rsidP="006E64B7">
      <w:pPr>
        <w:pStyle w:val="ListParagraph"/>
        <w:widowControl w:val="0"/>
        <w:numPr>
          <w:ilvl w:val="0"/>
          <w:numId w:val="2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t xml:space="preserve">Επιλογή αντικατάστασης των ιμαντοκίνητων φυγοκεντρικών ανεμιστήρων με </w:t>
      </w:r>
      <w:r w:rsidRPr="00171092">
        <w:rPr>
          <w:color w:val="000000"/>
          <w:lang w:val="el-GR"/>
        </w:rPr>
        <w:t>απλής αναρρόφησης ελεύθερης ροής</w:t>
      </w:r>
      <w:r>
        <w:rPr>
          <w:color w:val="000000"/>
          <w:lang w:val="el-GR"/>
        </w:rPr>
        <w:t xml:space="preserve"> τύπου</w:t>
      </w:r>
      <w:r w:rsidRPr="00171092">
        <w:rPr>
          <w:color w:val="000000"/>
          <w:lang w:val="el-GR"/>
        </w:rPr>
        <w:t xml:space="preserve"> </w:t>
      </w:r>
      <w:r>
        <w:rPr>
          <w:color w:val="000000"/>
          <w:lang w:val="en-US"/>
        </w:rPr>
        <w:t>plug</w:t>
      </w:r>
      <w:r>
        <w:rPr>
          <w:color w:val="000000"/>
          <w:lang w:val="el-GR"/>
        </w:rPr>
        <w:t xml:space="preserve"> ανεμιστήρες με κινητήρες τεχνολογίας </w:t>
      </w:r>
      <w:r>
        <w:rPr>
          <w:color w:val="000000"/>
          <w:lang w:val="en-US"/>
        </w:rPr>
        <w:t>EC</w:t>
      </w:r>
      <w:r>
        <w:rPr>
          <w:color w:val="000000"/>
          <w:lang w:val="el-GR"/>
        </w:rPr>
        <w:t>. Επιλογή διαθέσιμη μόνο για τον ανεμιστήρα προσαγωγής.</w:t>
      </w:r>
    </w:p>
    <w:p w14:paraId="41E6B5AD" w14:textId="13AAED5E" w:rsidR="004960F4" w:rsidRDefault="00BC610B" w:rsidP="006E64B7">
      <w:pPr>
        <w:pStyle w:val="ListParagraph"/>
        <w:widowControl w:val="0"/>
        <w:numPr>
          <w:ilvl w:val="0"/>
          <w:numId w:val="27"/>
        </w:numPr>
        <w:spacing w:line="0" w:lineRule="atLeast"/>
        <w:ind w:left="567" w:hanging="207"/>
        <w:jc w:val="both"/>
        <w:rPr>
          <w:rFonts w:cs="Arial"/>
          <w:snapToGrid w:val="0"/>
          <w:color w:val="000000"/>
          <w:u w:color="000000"/>
          <w:lang w:val="en-150"/>
        </w:rPr>
      </w:pPr>
      <w:r>
        <w:rPr>
          <w:rFonts w:cs="Arial"/>
          <w:snapToGrid w:val="0"/>
          <w:color w:val="000000"/>
          <w:u w:color="000000"/>
          <w:lang w:val="el-GR"/>
        </w:rPr>
        <w:lastRenderedPageBreak/>
        <w:t>Διατάξεις μονάδος με τμήμα μίξης για προσαγωγή νωπού και λειτουργία «</w:t>
      </w:r>
      <w:r w:rsidRPr="00835835">
        <w:rPr>
          <w:rFonts w:cs="Arial"/>
          <w:snapToGrid w:val="0"/>
          <w:color w:val="000000"/>
          <w:u w:color="000000"/>
          <w:lang w:val="en-150"/>
        </w:rPr>
        <w:t>free</w:t>
      </w:r>
      <w:r w:rsidRPr="00BC610B">
        <w:rPr>
          <w:rFonts w:cs="Arial"/>
          <w:snapToGrid w:val="0"/>
          <w:color w:val="000000"/>
          <w:u w:color="000000"/>
          <w:lang w:val="el-GR"/>
        </w:rPr>
        <w:t>-</w:t>
      </w:r>
      <w:r w:rsidRPr="00835835">
        <w:rPr>
          <w:rFonts w:cs="Arial"/>
          <w:snapToGrid w:val="0"/>
          <w:color w:val="000000"/>
          <w:u w:color="000000"/>
          <w:lang w:val="en-150"/>
        </w:rPr>
        <w:t>cooling</w:t>
      </w:r>
      <w:r>
        <w:rPr>
          <w:rFonts w:cs="Arial"/>
          <w:snapToGrid w:val="0"/>
          <w:color w:val="000000"/>
          <w:u w:color="000000"/>
          <w:lang w:val="el-GR"/>
        </w:rPr>
        <w:t>».</w:t>
      </w:r>
      <w:r w:rsidR="00E047C0">
        <w:rPr>
          <w:rFonts w:cs="Arial"/>
          <w:snapToGrid w:val="0"/>
          <w:color w:val="000000"/>
          <w:u w:color="000000"/>
          <w:lang w:val="el-GR"/>
        </w:rPr>
        <w:t xml:space="preserve"> Να είναι διαθέσιμα τμήματα μίξης με δύο (2) ή τρία (3) μηχανοκίνητα διαφράγματα.</w:t>
      </w:r>
    </w:p>
    <w:p w14:paraId="03901D9C" w14:textId="77777777" w:rsidR="004944C9" w:rsidRPr="004944C9" w:rsidRDefault="004944C9" w:rsidP="004944C9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n-150"/>
        </w:rPr>
      </w:pPr>
    </w:p>
    <w:p w14:paraId="23DA7E14" w14:textId="475D4E10" w:rsidR="004C12C1" w:rsidRPr="007D36AC" w:rsidRDefault="00BC610B" w:rsidP="00CF07F4">
      <w:pPr>
        <w:widowControl w:val="0"/>
        <w:spacing w:line="0" w:lineRule="atLeast"/>
        <w:jc w:val="both"/>
        <w:rPr>
          <w:rFonts w:cs="Arial"/>
          <w:i/>
          <w:snapToGrid w:val="0"/>
          <w:color w:val="000000"/>
          <w:lang w:val="el-GR"/>
        </w:rPr>
      </w:pPr>
      <w:r>
        <w:rPr>
          <w:rFonts w:cs="Arial"/>
          <w:i/>
          <w:snapToGrid w:val="0"/>
          <w:color w:val="000000"/>
          <w:lang w:val="el-GR"/>
        </w:rPr>
        <w:t>Λειτουργία</w:t>
      </w:r>
      <w:r w:rsidR="004944C9" w:rsidRPr="007D36AC">
        <w:rPr>
          <w:rFonts w:cs="Arial"/>
          <w:i/>
          <w:snapToGrid w:val="0"/>
          <w:color w:val="000000"/>
          <w:lang w:val="el-GR"/>
        </w:rPr>
        <w:t xml:space="preserve"> «</w:t>
      </w:r>
      <w:r w:rsidR="004944C9">
        <w:rPr>
          <w:rFonts w:cs="Arial"/>
          <w:i/>
          <w:snapToGrid w:val="0"/>
          <w:color w:val="000000"/>
          <w:lang w:val="en-US"/>
        </w:rPr>
        <w:t>Free</w:t>
      </w:r>
      <w:r w:rsidR="004944C9" w:rsidRPr="007D36AC">
        <w:rPr>
          <w:rFonts w:cs="Arial"/>
          <w:i/>
          <w:snapToGrid w:val="0"/>
          <w:color w:val="000000"/>
          <w:lang w:val="el-GR"/>
        </w:rPr>
        <w:t>-</w:t>
      </w:r>
      <w:r w:rsidR="004944C9">
        <w:rPr>
          <w:rFonts w:cs="Arial"/>
          <w:i/>
          <w:snapToGrid w:val="0"/>
          <w:color w:val="000000"/>
          <w:lang w:val="en-US"/>
        </w:rPr>
        <w:t>Cooling</w:t>
      </w:r>
      <w:r w:rsidR="004944C9" w:rsidRPr="007D36AC">
        <w:rPr>
          <w:rFonts w:cs="Arial"/>
          <w:i/>
          <w:snapToGrid w:val="0"/>
          <w:color w:val="000000"/>
          <w:lang w:val="el-GR"/>
        </w:rPr>
        <w:t>»</w:t>
      </w:r>
    </w:p>
    <w:p w14:paraId="00CFC340" w14:textId="4628CD7C" w:rsidR="007A12B0" w:rsidRPr="007D36AC" w:rsidRDefault="007D36AC" w:rsidP="00127F7F">
      <w:pPr>
        <w:widowControl w:val="0"/>
        <w:spacing w:line="0" w:lineRule="atLeast"/>
        <w:jc w:val="both"/>
        <w:rPr>
          <w:rFonts w:cs="Arial"/>
          <w:snapToGrid w:val="0"/>
          <w:color w:val="000000"/>
          <w:u w:color="000000"/>
          <w:lang w:val="el-GR"/>
        </w:rPr>
      </w:pPr>
      <w:r>
        <w:rPr>
          <w:rFonts w:cs="Arial"/>
          <w:snapToGrid w:val="0"/>
          <w:color w:val="000000"/>
          <w:u w:color="000000"/>
          <w:lang w:val="el-GR"/>
        </w:rPr>
        <w:t>Οι μονάδες εξοπλισμένες με τμήμα μίξης να έχουν δυνατότητα λειτουργίας «</w:t>
      </w:r>
      <w:r>
        <w:rPr>
          <w:rFonts w:cs="Arial"/>
          <w:snapToGrid w:val="0"/>
          <w:color w:val="000000"/>
          <w:u w:color="000000"/>
          <w:lang w:val="en-US"/>
        </w:rPr>
        <w:t>free</w:t>
      </w:r>
      <w:r w:rsidRPr="007D36AC">
        <w:rPr>
          <w:rFonts w:cs="Arial"/>
          <w:snapToGrid w:val="0"/>
          <w:color w:val="000000"/>
          <w:u w:color="000000"/>
          <w:lang w:val="el-GR"/>
        </w:rPr>
        <w:t>-</w:t>
      </w:r>
      <w:r>
        <w:rPr>
          <w:rFonts w:cs="Arial"/>
          <w:snapToGrid w:val="0"/>
          <w:color w:val="000000"/>
          <w:u w:color="000000"/>
          <w:lang w:val="en-US"/>
        </w:rPr>
        <w:t>cooling</w:t>
      </w:r>
      <w:r>
        <w:rPr>
          <w:rFonts w:cs="Arial"/>
          <w:snapToGrid w:val="0"/>
          <w:color w:val="000000"/>
          <w:u w:color="000000"/>
          <w:lang w:val="el-GR"/>
        </w:rPr>
        <w:t>» ελεγχόμενη από κεντρικό ηλεκτρονικό χειριστήριο. Η λειτουργία αυτή επιτρέπει την εκμετάλλευση των εξωτερικών συνθηκών για την μείωση του φορτίου στο στοιχείο. Διαφράγματα να είναι διαθέσιμα για την διαχείριση του προσαγόμενου νωπού αέρα.</w:t>
      </w:r>
      <w:r w:rsidRPr="007D36AC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Ο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έλεγχος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λειτουργίας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του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τμήματος</w:t>
      </w:r>
      <w:r>
        <w:rPr>
          <w:rFonts w:cs="Arial"/>
          <w:snapToGrid w:val="0"/>
          <w:color w:val="000000"/>
          <w:lang w:val="el-GR"/>
        </w:rPr>
        <w:t xml:space="preserve"> μίξης </w:t>
      </w:r>
      <w:r>
        <w:rPr>
          <w:rFonts w:cs="Arial"/>
          <w:snapToGrid w:val="0"/>
          <w:color w:val="000000"/>
          <w:lang w:val="el-GR"/>
        </w:rPr>
        <w:t>να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είναι</w:t>
      </w:r>
      <w:r w:rsidRPr="00A77F23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θερμοενθαλπικός (δηλαδή το σύστημα να ελέγχει την σύγκλιση τόσο της θερμοκρασίας όσο και της υγρασίας του εξωτερικού αέρα με τις απαιτούμενες από τον χρήστη τιμές)</w:t>
      </w:r>
      <w:r>
        <w:rPr>
          <w:rFonts w:cs="Arial"/>
          <w:snapToGrid w:val="0"/>
          <w:color w:val="000000"/>
          <w:lang w:val="el-GR"/>
        </w:rPr>
        <w:t>.</w:t>
      </w:r>
      <w:r w:rsidRPr="007D36AC">
        <w:rPr>
          <w:rFonts w:cs="Arial"/>
          <w:snapToGrid w:val="0"/>
          <w:color w:val="000000"/>
          <w:lang w:val="el-GR"/>
        </w:rPr>
        <w:t xml:space="preserve"> </w:t>
      </w:r>
      <w:r>
        <w:rPr>
          <w:rFonts w:cs="Arial"/>
          <w:snapToGrid w:val="0"/>
          <w:color w:val="000000"/>
          <w:lang w:val="el-GR"/>
        </w:rPr>
        <w:t>Εναλλακτικά, να διατίθεται θερμικός ή ενθαλπικός έλεγχος</w:t>
      </w:r>
      <w:r w:rsidRPr="00226EC4">
        <w:rPr>
          <w:rFonts w:cs="Arial"/>
          <w:snapToGrid w:val="0"/>
          <w:color w:val="000000"/>
          <w:lang w:val="el-GR"/>
        </w:rPr>
        <w:t>.</w:t>
      </w:r>
      <w:bookmarkStart w:id="1" w:name="_GoBack"/>
      <w:bookmarkEnd w:id="1"/>
    </w:p>
    <w:sectPr w:rsidR="007A12B0" w:rsidRPr="007D36AC" w:rsidSect="00F91E5F">
      <w:headerReference w:type="default" r:id="rId18"/>
      <w:footerReference w:type="default" r:id="rId19"/>
      <w:headerReference w:type="first" r:id="rId20"/>
      <w:footerReference w:type="first" r:id="rId21"/>
      <w:pgSz w:w="11907" w:h="16840" w:code="9"/>
      <w:pgMar w:top="397" w:right="510" w:bottom="397" w:left="794" w:header="397" w:footer="39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229A8B" w14:textId="77777777" w:rsidR="008C16A6" w:rsidRDefault="008C16A6">
      <w:r>
        <w:separator/>
      </w:r>
    </w:p>
  </w:endnote>
  <w:endnote w:type="continuationSeparator" w:id="0">
    <w:p w14:paraId="5626CA83" w14:textId="77777777" w:rsidR="008C16A6" w:rsidRDefault="008C1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Helvetica Linotype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8313DC" w14:textId="77777777" w:rsidR="009655EF" w:rsidRPr="00F91E5F" w:rsidRDefault="009655EF" w:rsidP="00F91E5F">
    <w:pPr>
      <w:pStyle w:val="Footer"/>
      <w:rPr>
        <w:caps/>
        <w:noProof/>
        <w:color w:val="4472C4"/>
      </w:rPr>
    </w:pPr>
    <w:r w:rsidRPr="00F91E5F">
      <w:rPr>
        <w:caps/>
        <w:color w:val="4472C4"/>
      </w:rPr>
      <w:fldChar w:fldCharType="begin"/>
    </w:r>
    <w:r w:rsidRPr="00F91E5F">
      <w:rPr>
        <w:caps/>
        <w:color w:val="4472C4"/>
      </w:rPr>
      <w:instrText xml:space="preserve"> PAGE   \* MERGEFORMAT </w:instrText>
    </w:r>
    <w:r w:rsidRPr="00F91E5F">
      <w:rPr>
        <w:caps/>
        <w:color w:val="4472C4"/>
      </w:rPr>
      <w:fldChar w:fldCharType="separate"/>
    </w:r>
    <w:r w:rsidRPr="00F91E5F">
      <w:rPr>
        <w:caps/>
        <w:noProof/>
        <w:color w:val="4472C4"/>
      </w:rPr>
      <w:t>2</w:t>
    </w:r>
    <w:r w:rsidRPr="00F91E5F">
      <w:rPr>
        <w:caps/>
        <w:noProof/>
        <w:color w:val="4472C4"/>
      </w:rPr>
      <w:fldChar w:fldCharType="end"/>
    </w:r>
  </w:p>
  <w:p w14:paraId="799D953E" w14:textId="77777777" w:rsidR="009655EF" w:rsidRDefault="009655EF" w:rsidP="002E68F4">
    <w:pPr>
      <w:pStyle w:val="Footer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9F7578" w14:textId="77777777" w:rsidR="009655EF" w:rsidRDefault="009655EF" w:rsidP="002E68F4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0CFA33" w14:textId="77777777" w:rsidR="008C16A6" w:rsidRDefault="008C16A6">
      <w:r>
        <w:separator/>
      </w:r>
    </w:p>
  </w:footnote>
  <w:footnote w:type="continuationSeparator" w:id="0">
    <w:p w14:paraId="64317847" w14:textId="77777777" w:rsidR="008C16A6" w:rsidRDefault="008C16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D6304D" w14:textId="1FB9A58F" w:rsidR="009655EF" w:rsidRPr="002F3075" w:rsidRDefault="009655EF" w:rsidP="00F91E5F">
    <w:pPr>
      <w:pStyle w:val="Header"/>
      <w:rPr>
        <w:rFonts w:cs="Arial"/>
        <w:color w:val="0000FF"/>
        <w:sz w:val="16"/>
        <w:lang w:val="el-GR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582EAF1" wp14:editId="152AA2F1">
          <wp:simplePos x="0" y="0"/>
          <wp:positionH relativeFrom="column">
            <wp:posOffset>3025775</wp:posOffset>
          </wp:positionH>
          <wp:positionV relativeFrom="paragraph">
            <wp:posOffset>3810</wp:posOffset>
          </wp:positionV>
          <wp:extent cx="683895" cy="405765"/>
          <wp:effectExtent l="0" t="0" r="0" b="0"/>
          <wp:wrapSquare wrapText="bothSides"/>
          <wp:docPr id="2" name="Picture 2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arrier_Minimum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3075">
      <w:rPr>
        <w:rFonts w:cs="Arial"/>
        <w:i/>
        <w:iCs/>
        <w:color w:val="0000FF"/>
        <w:sz w:val="16"/>
        <w:lang w:val="el-GR"/>
      </w:rPr>
      <w:tab/>
      <w:t xml:space="preserve">           </w:t>
    </w:r>
    <w:r w:rsidRPr="002F3075">
      <w:rPr>
        <w:rFonts w:cs="Arial"/>
        <w:lang w:val="el-GR"/>
      </w:rPr>
      <w:t xml:space="preserve">   </w:t>
    </w:r>
  </w:p>
  <w:p w14:paraId="6D07B52A" w14:textId="77777777" w:rsidR="009655EF" w:rsidRPr="002F3075" w:rsidRDefault="009655EF" w:rsidP="00F91E5F">
    <w:pPr>
      <w:pStyle w:val="Header"/>
      <w:rPr>
        <w:rFonts w:cs="Arial"/>
        <w:color w:val="0000FF"/>
        <w:sz w:val="16"/>
        <w:lang w:val="el-GR"/>
      </w:rPr>
    </w:pPr>
    <w:r w:rsidRPr="002F3075">
      <w:rPr>
        <w:rFonts w:cs="Arial"/>
        <w:color w:val="0000FF"/>
        <w:sz w:val="16"/>
        <w:lang w:val="el-GR"/>
      </w:rPr>
      <w:t xml:space="preserve">                        </w:t>
    </w:r>
  </w:p>
  <w:p w14:paraId="5BBDF921" w14:textId="77777777" w:rsidR="009655EF" w:rsidRPr="002F3075" w:rsidRDefault="009655EF" w:rsidP="00F91E5F">
    <w:pPr>
      <w:pStyle w:val="Default"/>
      <w:tabs>
        <w:tab w:val="left" w:pos="6236"/>
      </w:tabs>
    </w:pPr>
    <w:r w:rsidRPr="002F3075">
      <w:tab/>
    </w:r>
  </w:p>
  <w:p w14:paraId="220B3DFB" w14:textId="77777777" w:rsidR="009655EF" w:rsidRPr="002F3075" w:rsidRDefault="009655EF" w:rsidP="00F91E5F">
    <w:pPr>
      <w:pStyle w:val="Default"/>
      <w:tabs>
        <w:tab w:val="left" w:pos="6236"/>
      </w:tabs>
      <w:rPr>
        <w:sz w:val="16"/>
        <w:szCs w:val="16"/>
      </w:rPr>
    </w:pPr>
  </w:p>
  <w:p w14:paraId="24559B9B" w14:textId="77777777" w:rsidR="009655EF" w:rsidRPr="002F3075" w:rsidRDefault="009655EF" w:rsidP="00F91E5F">
    <w:pPr>
      <w:pStyle w:val="Default"/>
      <w:tabs>
        <w:tab w:val="left" w:pos="6236"/>
      </w:tabs>
    </w:pPr>
  </w:p>
  <w:p w14:paraId="033F3F7C" w14:textId="7FD771D6" w:rsidR="009655EF" w:rsidRPr="00126458" w:rsidRDefault="00126458" w:rsidP="00F91E5F">
    <w:pPr>
      <w:autoSpaceDE w:val="0"/>
      <w:autoSpaceDN w:val="0"/>
      <w:adjustRightInd w:val="0"/>
      <w:jc w:val="center"/>
      <w:rPr>
        <w:rFonts w:cs="Arial"/>
        <w:b/>
        <w:bCs/>
        <w:i/>
        <w:iCs/>
        <w:color w:val="000000"/>
        <w:sz w:val="24"/>
        <w:szCs w:val="24"/>
        <w:lang w:val="el-GR"/>
      </w:rPr>
    </w:pPr>
    <w:r>
      <w:rPr>
        <w:rFonts w:cs="Arial"/>
        <w:b/>
        <w:i/>
        <w:sz w:val="24"/>
        <w:szCs w:val="24"/>
        <w:lang w:val="el-GR"/>
      </w:rPr>
      <w:t>Αυτόνομες Μονάδες Αέρος – Αέρος</w:t>
    </w:r>
  </w:p>
  <w:p w14:paraId="2C73380A" w14:textId="27D9CC25" w:rsidR="009655EF" w:rsidRPr="00126458" w:rsidRDefault="00126458" w:rsidP="00F91E5F">
    <w:pPr>
      <w:pStyle w:val="Heading1"/>
      <w:rPr>
        <w:rFonts w:ascii="Arial" w:hAnsi="Arial" w:cs="Arial"/>
        <w:sz w:val="24"/>
        <w:lang w:val="el-GR"/>
      </w:rPr>
    </w:pPr>
    <w:r>
      <w:rPr>
        <w:rFonts w:ascii="Arial" w:hAnsi="Arial" w:cs="Arial"/>
        <w:sz w:val="24"/>
        <w:lang w:val="el-GR"/>
      </w:rPr>
      <w:t>Ονομαστική Παροχή</w:t>
    </w:r>
    <w:r w:rsidR="009655EF" w:rsidRPr="00126458">
      <w:rPr>
        <w:rFonts w:ascii="Arial" w:hAnsi="Arial" w:cs="Arial"/>
        <w:sz w:val="24"/>
        <w:lang w:val="el-GR"/>
      </w:rPr>
      <w:t xml:space="preserve">: </w:t>
    </w:r>
    <w:r>
      <w:rPr>
        <w:rFonts w:ascii="Arial" w:hAnsi="Arial" w:cs="Arial"/>
        <w:sz w:val="24"/>
        <w:lang w:val="el-GR"/>
      </w:rPr>
      <w:t xml:space="preserve">από </w:t>
    </w:r>
    <w:r w:rsidR="00B41580" w:rsidRPr="00126458">
      <w:rPr>
        <w:rFonts w:ascii="Arial" w:hAnsi="Arial" w:cs="Arial"/>
        <w:sz w:val="24"/>
        <w:lang w:val="el-GR"/>
      </w:rPr>
      <w:t>4</w:t>
    </w:r>
    <w:r>
      <w:rPr>
        <w:rFonts w:ascii="Arial" w:hAnsi="Arial" w:cs="Arial"/>
        <w:sz w:val="24"/>
        <w:lang w:val="el-GR"/>
      </w:rPr>
      <w:t>.</w:t>
    </w:r>
    <w:r w:rsidR="00B41580" w:rsidRPr="00126458">
      <w:rPr>
        <w:rFonts w:ascii="Arial" w:hAnsi="Arial" w:cs="Arial"/>
        <w:sz w:val="24"/>
        <w:lang w:val="el-GR"/>
      </w:rPr>
      <w:t>000</w:t>
    </w:r>
    <w:r w:rsidR="009655EF" w:rsidRPr="00126458">
      <w:rPr>
        <w:rFonts w:ascii="Arial" w:hAnsi="Arial" w:cs="Arial"/>
        <w:sz w:val="24"/>
        <w:lang w:val="el-GR"/>
      </w:rPr>
      <w:t xml:space="preserve"> </w:t>
    </w:r>
    <w:r>
      <w:rPr>
        <w:rFonts w:ascii="Arial" w:hAnsi="Arial" w:cs="Arial"/>
        <w:sz w:val="24"/>
        <w:lang w:val="el-GR"/>
      </w:rPr>
      <w:t>έως</w:t>
    </w:r>
    <w:r w:rsidR="009655EF" w:rsidRPr="00126458">
      <w:rPr>
        <w:rFonts w:ascii="Arial" w:hAnsi="Arial" w:cs="Arial"/>
        <w:sz w:val="24"/>
        <w:lang w:val="el-GR"/>
      </w:rPr>
      <w:t xml:space="preserve"> </w:t>
    </w:r>
    <w:r w:rsidR="00B41580" w:rsidRPr="00126458">
      <w:rPr>
        <w:rFonts w:ascii="Arial" w:hAnsi="Arial" w:cs="Arial"/>
        <w:sz w:val="24"/>
        <w:lang w:val="el-GR"/>
      </w:rPr>
      <w:t>24</w:t>
    </w:r>
    <w:r>
      <w:rPr>
        <w:rFonts w:ascii="Arial" w:hAnsi="Arial" w:cs="Arial"/>
        <w:sz w:val="24"/>
        <w:lang w:val="el-GR"/>
      </w:rPr>
      <w:t>.</w:t>
    </w:r>
    <w:r w:rsidR="00B41580" w:rsidRPr="00126458">
      <w:rPr>
        <w:rFonts w:ascii="Arial" w:hAnsi="Arial" w:cs="Arial"/>
        <w:sz w:val="24"/>
        <w:lang w:val="el-GR"/>
      </w:rPr>
      <w:t>000</w:t>
    </w:r>
    <w:r w:rsidR="009655EF" w:rsidRPr="00126458">
      <w:rPr>
        <w:rFonts w:ascii="Arial" w:hAnsi="Arial" w:cs="Arial"/>
        <w:sz w:val="24"/>
        <w:lang w:val="el-GR"/>
      </w:rPr>
      <w:t xml:space="preserve"> </w:t>
    </w:r>
    <w:r w:rsidR="009655EF">
      <w:rPr>
        <w:rFonts w:ascii="Arial" w:hAnsi="Arial" w:cs="Arial"/>
        <w:sz w:val="24"/>
        <w:lang w:val="en-US"/>
      </w:rPr>
      <w:t>m</w:t>
    </w:r>
    <w:r w:rsidR="009655EF" w:rsidRPr="00126458">
      <w:rPr>
        <w:rFonts w:ascii="Arial" w:hAnsi="Arial" w:cs="Arial"/>
        <w:sz w:val="24"/>
        <w:vertAlign w:val="superscript"/>
        <w:lang w:val="el-GR"/>
      </w:rPr>
      <w:t>3</w:t>
    </w:r>
    <w:r w:rsidR="009655EF" w:rsidRPr="00126458">
      <w:rPr>
        <w:rFonts w:ascii="Arial" w:hAnsi="Arial" w:cs="Arial"/>
        <w:sz w:val="24"/>
        <w:lang w:val="el-GR"/>
      </w:rPr>
      <w:t>/</w:t>
    </w:r>
    <w:r w:rsidR="009655EF">
      <w:rPr>
        <w:rFonts w:ascii="Arial" w:hAnsi="Arial" w:cs="Arial"/>
        <w:sz w:val="24"/>
        <w:lang w:val="en-US"/>
      </w:rPr>
      <w:t>h</w:t>
    </w:r>
  </w:p>
  <w:p w14:paraId="5B398FC1" w14:textId="77777777" w:rsidR="009655EF" w:rsidRPr="00126458" w:rsidRDefault="009655EF" w:rsidP="00F91E5F">
    <w:pPr>
      <w:rPr>
        <w:rFonts w:cs="Arial"/>
        <w:lang w:val="el-GR"/>
      </w:rPr>
    </w:pPr>
  </w:p>
  <w:p w14:paraId="4A4CD1D4" w14:textId="4373A458" w:rsidR="009655EF" w:rsidRPr="00126458" w:rsidRDefault="00126458" w:rsidP="00F91E5F">
    <w:pPr>
      <w:pStyle w:val="Header"/>
      <w:rPr>
        <w:rFonts w:cs="Arial"/>
        <w:b/>
        <w:bCs/>
        <w:i/>
        <w:iCs/>
        <w:color w:val="000000"/>
        <w:lang w:val="el-GR"/>
      </w:rPr>
    </w:pPr>
    <w:r>
      <w:rPr>
        <w:rFonts w:cs="Arial"/>
        <w:b/>
        <w:bCs/>
        <w:i/>
        <w:iCs/>
        <w:color w:val="000000"/>
        <w:lang w:val="el-GR"/>
      </w:rPr>
      <w:t xml:space="preserve">Μοντέλο </w:t>
    </w:r>
    <w:r w:rsidR="009655EF">
      <w:rPr>
        <w:rFonts w:cs="Arial"/>
        <w:b/>
        <w:bCs/>
        <w:i/>
        <w:iCs/>
        <w:color w:val="000000"/>
        <w:lang w:val="en-US"/>
      </w:rPr>
      <w:t>Carrier</w:t>
    </w:r>
    <w:r w:rsidR="009655EF" w:rsidRPr="00126458">
      <w:rPr>
        <w:rFonts w:cs="Arial"/>
        <w:b/>
        <w:bCs/>
        <w:i/>
        <w:iCs/>
        <w:color w:val="000000"/>
        <w:lang w:val="el-GR"/>
      </w:rPr>
      <w:t>:</w:t>
    </w:r>
  </w:p>
  <w:p w14:paraId="001A8F61" w14:textId="3009421B" w:rsidR="009655EF" w:rsidRPr="002F3075" w:rsidRDefault="007F394A" w:rsidP="00F91E5F">
    <w:pPr>
      <w:pStyle w:val="Header"/>
      <w:rPr>
        <w:rFonts w:cs="Arial"/>
        <w:b/>
        <w:i/>
        <w:iCs/>
        <w:sz w:val="32"/>
        <w:szCs w:val="32"/>
        <w:lang w:val="el-GR"/>
      </w:rPr>
    </w:pPr>
    <w:r w:rsidRPr="002F3075">
      <w:rPr>
        <w:rFonts w:cs="Arial"/>
        <w:b/>
        <w:bCs/>
        <w:i/>
        <w:iCs/>
        <w:color w:val="000000"/>
        <w:sz w:val="32"/>
        <w:lang w:val="el-GR"/>
      </w:rPr>
      <w:t>40</w:t>
    </w:r>
    <w:r>
      <w:rPr>
        <w:rFonts w:cs="Arial"/>
        <w:b/>
        <w:bCs/>
        <w:i/>
        <w:iCs/>
        <w:color w:val="000000"/>
        <w:sz w:val="32"/>
        <w:lang w:val="en-US"/>
      </w:rPr>
      <w:t>ZS</w:t>
    </w:r>
    <w:r w:rsidRPr="002F3075">
      <w:rPr>
        <w:rFonts w:cs="Arial"/>
        <w:b/>
        <w:bCs/>
        <w:i/>
        <w:iCs/>
        <w:color w:val="000000"/>
        <w:sz w:val="32"/>
        <w:lang w:val="el-GR"/>
      </w:rPr>
      <w:t>/</w:t>
    </w:r>
    <w:r>
      <w:rPr>
        <w:rFonts w:cs="Arial"/>
        <w:b/>
        <w:bCs/>
        <w:i/>
        <w:iCs/>
        <w:color w:val="000000"/>
        <w:sz w:val="32"/>
        <w:lang w:val="en-US"/>
      </w:rPr>
      <w:t>ZF</w:t>
    </w:r>
  </w:p>
  <w:p w14:paraId="15FB3C28" w14:textId="4C430ACB" w:rsidR="009655EF" w:rsidRPr="00126458" w:rsidRDefault="00126458" w:rsidP="00F91E5F">
    <w:pPr>
      <w:pStyle w:val="Header"/>
      <w:jc w:val="right"/>
      <w:rPr>
        <w:rFonts w:cs="Arial"/>
        <w:b/>
        <w:bCs/>
        <w:i/>
        <w:iCs/>
        <w:color w:val="000000"/>
        <w:sz w:val="32"/>
        <w:lang w:val="el-GR"/>
      </w:rPr>
    </w:pPr>
    <w:r>
      <w:rPr>
        <w:rFonts w:cs="Arial"/>
        <w:sz w:val="28"/>
        <w:szCs w:val="38"/>
        <w:lang w:val="el-GR"/>
      </w:rPr>
      <w:t>Τεχνική Προδιαγραφή</w:t>
    </w:r>
  </w:p>
  <w:p w14:paraId="623F7BAF" w14:textId="77777777" w:rsidR="009655EF" w:rsidRPr="002F3075" w:rsidRDefault="009655EF" w:rsidP="00F91E5F">
    <w:pPr>
      <w:pStyle w:val="Header"/>
      <w:pBdr>
        <w:bottom w:val="single" w:sz="12" w:space="0" w:color="auto"/>
      </w:pBdr>
      <w:rPr>
        <w:rFonts w:ascii="Times-Roman" w:hAnsi="Times-Roman"/>
        <w:b/>
        <w:i/>
        <w:color w:val="000000"/>
        <w:lang w:val="el-GR"/>
      </w:rPr>
    </w:pPr>
  </w:p>
  <w:p w14:paraId="3878D6C7" w14:textId="77777777" w:rsidR="009655EF" w:rsidRPr="00F91E5F" w:rsidRDefault="009655EF" w:rsidP="00F91E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F9BE2" w14:textId="5F9D266F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>
      <w:rPr>
        <w:noProof/>
      </w:rPr>
      <w:drawing>
        <wp:anchor distT="0" distB="0" distL="114300" distR="114300" simplePos="0" relativeHeight="251657216" behindDoc="0" locked="0" layoutInCell="1" allowOverlap="1" wp14:anchorId="2A7BECBB" wp14:editId="561ADD00">
          <wp:simplePos x="0" y="0"/>
          <wp:positionH relativeFrom="column">
            <wp:posOffset>3018155</wp:posOffset>
          </wp:positionH>
          <wp:positionV relativeFrom="paragraph">
            <wp:posOffset>-3810</wp:posOffset>
          </wp:positionV>
          <wp:extent cx="690880" cy="403860"/>
          <wp:effectExtent l="0" t="0" r="0" b="0"/>
          <wp:wrapSquare wrapText="bothSides"/>
          <wp:docPr id="1" name="Picture 1" descr="Carrier_Minimum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arrier_Minimum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088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C4BA9">
      <w:rPr>
        <w:rFonts w:cs="Arial"/>
        <w:i/>
        <w:iCs/>
        <w:color w:val="0000FF"/>
        <w:sz w:val="16"/>
        <w:lang w:val="en-GB"/>
      </w:rPr>
      <w:tab/>
      <w:t xml:space="preserve">           </w:t>
    </w:r>
    <w:r w:rsidRPr="00AC4BA9">
      <w:rPr>
        <w:rFonts w:cs="Arial"/>
        <w:lang w:val="en-GB"/>
      </w:rPr>
      <w:t xml:space="preserve">   </w:t>
    </w:r>
  </w:p>
  <w:p w14:paraId="437C0777" w14:textId="77777777" w:rsidR="009655EF" w:rsidRPr="00AC4BA9" w:rsidRDefault="009655EF" w:rsidP="00F91E5F">
    <w:pPr>
      <w:pStyle w:val="Header"/>
      <w:rPr>
        <w:rFonts w:cs="Arial"/>
        <w:color w:val="0000FF"/>
        <w:sz w:val="16"/>
        <w:lang w:val="en-GB"/>
      </w:rPr>
    </w:pPr>
    <w:r w:rsidRPr="00AC4BA9">
      <w:rPr>
        <w:rFonts w:cs="Arial"/>
        <w:color w:val="0000FF"/>
        <w:sz w:val="16"/>
        <w:lang w:val="en-GB"/>
      </w:rPr>
      <w:t xml:space="preserve">                        </w:t>
    </w:r>
  </w:p>
  <w:p w14:paraId="08373C52" w14:textId="77777777" w:rsidR="009655EF" w:rsidRDefault="009655EF" w:rsidP="00F91E5F">
    <w:pPr>
      <w:pStyle w:val="Default"/>
      <w:tabs>
        <w:tab w:val="left" w:pos="6599"/>
      </w:tabs>
      <w:rPr>
        <w:lang w:val="en-US"/>
      </w:rPr>
    </w:pPr>
    <w:r>
      <w:rPr>
        <w:lang w:val="en-US"/>
      </w:rPr>
      <w:tab/>
    </w:r>
  </w:p>
  <w:p w14:paraId="4A11D255" w14:textId="77777777" w:rsidR="009655EF" w:rsidRPr="00EE07B9" w:rsidRDefault="009655EF" w:rsidP="00F91E5F">
    <w:pPr>
      <w:pStyle w:val="Default"/>
      <w:tabs>
        <w:tab w:val="left" w:pos="6599"/>
      </w:tabs>
      <w:rPr>
        <w:lang w:val="en-US"/>
      </w:rPr>
    </w:pPr>
  </w:p>
  <w:p w14:paraId="28BED7BA" w14:textId="77777777" w:rsidR="009655EF" w:rsidRPr="00EE07B9" w:rsidRDefault="009655EF" w:rsidP="00F91E5F">
    <w:pPr>
      <w:autoSpaceDE w:val="0"/>
      <w:autoSpaceDN w:val="0"/>
      <w:adjustRightInd w:val="0"/>
      <w:jc w:val="center"/>
      <w:rPr>
        <w:rFonts w:cs="Arial"/>
        <w:b/>
        <w:bCs/>
        <w:i/>
        <w:iCs/>
        <w:color w:val="000000"/>
        <w:sz w:val="24"/>
        <w:szCs w:val="24"/>
        <w:lang w:val="en-US"/>
      </w:rPr>
    </w:pPr>
    <w:r>
      <w:rPr>
        <w:rFonts w:cs="Arial"/>
        <w:b/>
        <w:i/>
        <w:sz w:val="24"/>
        <w:szCs w:val="24"/>
        <w:lang w:val="en-US"/>
      </w:rPr>
      <w:t>Air Handling Units</w:t>
    </w:r>
  </w:p>
  <w:p w14:paraId="3C66D409" w14:textId="77777777" w:rsidR="009655EF" w:rsidRPr="00AC4BA9" w:rsidRDefault="009655EF" w:rsidP="00F91E5F">
    <w:pPr>
      <w:pStyle w:val="Heading1"/>
      <w:rPr>
        <w:rFonts w:ascii="Arial" w:hAnsi="Arial" w:cs="Arial"/>
        <w:sz w:val="24"/>
        <w:lang w:val="en-US"/>
      </w:rPr>
    </w:pPr>
    <w:r>
      <w:rPr>
        <w:rFonts w:ascii="Arial" w:hAnsi="Arial" w:cs="Arial"/>
        <w:sz w:val="24"/>
        <w:lang w:val="en-US"/>
      </w:rPr>
      <w:t>Nominal Air Flow</w:t>
    </w:r>
    <w:r w:rsidRPr="00AC4BA9">
      <w:rPr>
        <w:rFonts w:ascii="Arial" w:hAnsi="Arial" w:cs="Arial"/>
        <w:sz w:val="24"/>
        <w:lang w:val="en-US"/>
      </w:rPr>
      <w:t xml:space="preserve">: </w:t>
    </w:r>
    <w:r>
      <w:rPr>
        <w:rFonts w:ascii="Arial" w:hAnsi="Arial" w:cs="Arial"/>
        <w:sz w:val="24"/>
        <w:lang w:val="en-US"/>
      </w:rPr>
      <w:t>300</w:t>
    </w:r>
    <w:r w:rsidRPr="00AC4BA9">
      <w:rPr>
        <w:rFonts w:ascii="Arial" w:hAnsi="Arial" w:cs="Arial"/>
        <w:sz w:val="24"/>
        <w:lang w:val="en-US"/>
      </w:rPr>
      <w:t xml:space="preserve"> to </w:t>
    </w:r>
    <w:r>
      <w:rPr>
        <w:rFonts w:ascii="Arial" w:hAnsi="Arial" w:cs="Arial"/>
        <w:sz w:val="24"/>
        <w:lang w:val="en-US"/>
      </w:rPr>
      <w:t>18,000 m</w:t>
    </w:r>
    <w:r w:rsidRPr="00EE07B9">
      <w:rPr>
        <w:rFonts w:ascii="Arial" w:hAnsi="Arial" w:cs="Arial"/>
        <w:sz w:val="24"/>
        <w:vertAlign w:val="superscript"/>
        <w:lang w:val="en-US"/>
      </w:rPr>
      <w:t>3</w:t>
    </w:r>
    <w:r>
      <w:rPr>
        <w:rFonts w:ascii="Arial" w:hAnsi="Arial" w:cs="Arial"/>
        <w:sz w:val="24"/>
        <w:lang w:val="en-US"/>
      </w:rPr>
      <w:t>/h</w:t>
    </w:r>
  </w:p>
  <w:p w14:paraId="4FE13276" w14:textId="77777777" w:rsidR="009655EF" w:rsidRPr="00AC4BA9" w:rsidRDefault="009655EF" w:rsidP="00F91E5F">
    <w:pPr>
      <w:rPr>
        <w:rFonts w:cs="Arial"/>
        <w:lang w:val="en-US"/>
      </w:rPr>
    </w:pPr>
  </w:p>
  <w:p w14:paraId="0D59C6DE" w14:textId="77777777" w:rsidR="009655EF" w:rsidRDefault="009655EF" w:rsidP="00F91E5F">
    <w:pPr>
      <w:pStyle w:val="Header"/>
      <w:rPr>
        <w:rFonts w:cs="Arial"/>
        <w:b/>
        <w:bCs/>
        <w:i/>
        <w:iCs/>
        <w:color w:val="000000"/>
        <w:lang w:val="en-US"/>
      </w:rPr>
    </w:pPr>
    <w:r>
      <w:rPr>
        <w:rFonts w:cs="Arial"/>
        <w:b/>
        <w:bCs/>
        <w:i/>
        <w:iCs/>
        <w:color w:val="000000"/>
        <w:lang w:val="en-US"/>
      </w:rPr>
      <w:t>Carrier model:</w:t>
    </w:r>
  </w:p>
  <w:p w14:paraId="482ED8A3" w14:textId="77777777" w:rsidR="009655EF" w:rsidRPr="00EE07B9" w:rsidRDefault="009655EF" w:rsidP="00F91E5F">
    <w:pPr>
      <w:pStyle w:val="Header"/>
      <w:rPr>
        <w:rFonts w:cs="Arial"/>
        <w:b/>
        <w:i/>
        <w:iCs/>
        <w:sz w:val="32"/>
        <w:szCs w:val="32"/>
        <w:lang w:val="en-US"/>
      </w:rPr>
    </w:pPr>
    <w:r>
      <w:rPr>
        <w:rFonts w:cs="Arial"/>
        <w:b/>
        <w:bCs/>
        <w:i/>
        <w:iCs/>
        <w:color w:val="000000"/>
        <w:sz w:val="32"/>
        <w:lang w:val="en-US"/>
      </w:rPr>
      <w:t>39HX</w:t>
    </w:r>
  </w:p>
  <w:p w14:paraId="4839C293" w14:textId="77777777" w:rsidR="009655EF" w:rsidRPr="00AC4BA9" w:rsidRDefault="009655EF" w:rsidP="00F91E5F">
    <w:pPr>
      <w:pStyle w:val="Header"/>
      <w:jc w:val="right"/>
      <w:rPr>
        <w:rFonts w:cs="Arial"/>
        <w:b/>
        <w:bCs/>
        <w:i/>
        <w:iCs/>
        <w:color w:val="000000"/>
        <w:sz w:val="32"/>
        <w:lang w:val="en-US"/>
      </w:rPr>
    </w:pPr>
    <w:r w:rsidRPr="00AC4BA9">
      <w:rPr>
        <w:rFonts w:cs="Arial"/>
        <w:sz w:val="28"/>
        <w:szCs w:val="38"/>
        <w:lang w:val="en-US"/>
      </w:rPr>
      <w:t>Specification guide</w:t>
    </w:r>
  </w:p>
  <w:p w14:paraId="6AEA67AD" w14:textId="77777777" w:rsidR="009655EF" w:rsidRPr="0073481E" w:rsidRDefault="009655EF" w:rsidP="00F91E5F">
    <w:pPr>
      <w:pStyle w:val="Header"/>
      <w:pBdr>
        <w:bottom w:val="single" w:sz="12" w:space="0" w:color="auto"/>
      </w:pBdr>
      <w:rPr>
        <w:rFonts w:ascii="Times-Roman" w:hAnsi="Times-Roman"/>
        <w:b/>
        <w:i/>
        <w:color w:val="000000"/>
        <w:lang w:val="en-GB"/>
      </w:rPr>
    </w:pPr>
  </w:p>
  <w:p w14:paraId="3D9855BA" w14:textId="77777777" w:rsidR="009655EF" w:rsidRDefault="009655EF" w:rsidP="00F91E5F">
    <w:pPr>
      <w:pStyle w:val="Header"/>
      <w:tabs>
        <w:tab w:val="clear" w:pos="4536"/>
        <w:tab w:val="clear" w:pos="9072"/>
        <w:tab w:val="center" w:pos="5301"/>
        <w:tab w:val="right" w:pos="1060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842F60"/>
    <w:multiLevelType w:val="hybridMultilevel"/>
    <w:tmpl w:val="3E8CDBA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8D4DA1"/>
    <w:multiLevelType w:val="hybridMultilevel"/>
    <w:tmpl w:val="C410308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53BCB"/>
    <w:multiLevelType w:val="hybridMultilevel"/>
    <w:tmpl w:val="41863092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BE45A1"/>
    <w:multiLevelType w:val="hybridMultilevel"/>
    <w:tmpl w:val="EEA828A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CC7528"/>
    <w:multiLevelType w:val="hybridMultilevel"/>
    <w:tmpl w:val="A5B6B02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1F5AA7"/>
    <w:multiLevelType w:val="hybridMultilevel"/>
    <w:tmpl w:val="125EFDB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524C30"/>
    <w:multiLevelType w:val="hybridMultilevel"/>
    <w:tmpl w:val="68923B0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1C6F49"/>
    <w:multiLevelType w:val="hybridMultilevel"/>
    <w:tmpl w:val="243EA42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D437DF"/>
    <w:multiLevelType w:val="hybridMultilevel"/>
    <w:tmpl w:val="4E3CCE1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195C05"/>
    <w:multiLevelType w:val="hybridMultilevel"/>
    <w:tmpl w:val="FFD2B81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D06966"/>
    <w:multiLevelType w:val="hybridMultilevel"/>
    <w:tmpl w:val="77FA2D6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721011"/>
    <w:multiLevelType w:val="hybridMultilevel"/>
    <w:tmpl w:val="0B66A7B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6E327D"/>
    <w:multiLevelType w:val="hybridMultilevel"/>
    <w:tmpl w:val="3D80B1AC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EB4CE6"/>
    <w:multiLevelType w:val="hybridMultilevel"/>
    <w:tmpl w:val="C3A6652E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7D4A63"/>
    <w:multiLevelType w:val="hybridMultilevel"/>
    <w:tmpl w:val="1C7402A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CC4728"/>
    <w:multiLevelType w:val="hybridMultilevel"/>
    <w:tmpl w:val="2FB47782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376E5E"/>
    <w:multiLevelType w:val="hybridMultilevel"/>
    <w:tmpl w:val="CF160A4A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EB6A82"/>
    <w:multiLevelType w:val="hybridMultilevel"/>
    <w:tmpl w:val="79BC876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495665"/>
    <w:multiLevelType w:val="hybridMultilevel"/>
    <w:tmpl w:val="3922531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8C2BF0"/>
    <w:multiLevelType w:val="hybridMultilevel"/>
    <w:tmpl w:val="AC1C5206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8B4D02"/>
    <w:multiLevelType w:val="hybridMultilevel"/>
    <w:tmpl w:val="F74A70E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A0106D6"/>
    <w:multiLevelType w:val="hybridMultilevel"/>
    <w:tmpl w:val="0540D928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EC4D39"/>
    <w:multiLevelType w:val="hybridMultilevel"/>
    <w:tmpl w:val="53CE560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1F78F1"/>
    <w:multiLevelType w:val="hybridMultilevel"/>
    <w:tmpl w:val="5CEAECCA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E3370F"/>
    <w:multiLevelType w:val="hybridMultilevel"/>
    <w:tmpl w:val="0B3EC774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8C1FB1"/>
    <w:multiLevelType w:val="hybridMultilevel"/>
    <w:tmpl w:val="E43A0C06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F442E28"/>
    <w:multiLevelType w:val="hybridMultilevel"/>
    <w:tmpl w:val="F1C25240"/>
    <w:lvl w:ilvl="0" w:tplc="0C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6"/>
  </w:num>
  <w:num w:numId="5">
    <w:abstractNumId w:val="22"/>
  </w:num>
  <w:num w:numId="6">
    <w:abstractNumId w:val="24"/>
  </w:num>
  <w:num w:numId="7">
    <w:abstractNumId w:val="7"/>
  </w:num>
  <w:num w:numId="8">
    <w:abstractNumId w:val="17"/>
  </w:num>
  <w:num w:numId="9">
    <w:abstractNumId w:val="19"/>
  </w:num>
  <w:num w:numId="10">
    <w:abstractNumId w:val="2"/>
  </w:num>
  <w:num w:numId="11">
    <w:abstractNumId w:val="16"/>
  </w:num>
  <w:num w:numId="12">
    <w:abstractNumId w:val="12"/>
  </w:num>
  <w:num w:numId="13">
    <w:abstractNumId w:val="1"/>
  </w:num>
  <w:num w:numId="14">
    <w:abstractNumId w:val="25"/>
  </w:num>
  <w:num w:numId="15">
    <w:abstractNumId w:val="26"/>
  </w:num>
  <w:num w:numId="16">
    <w:abstractNumId w:val="20"/>
  </w:num>
  <w:num w:numId="17">
    <w:abstractNumId w:val="13"/>
  </w:num>
  <w:num w:numId="18">
    <w:abstractNumId w:val="8"/>
  </w:num>
  <w:num w:numId="19">
    <w:abstractNumId w:val="23"/>
  </w:num>
  <w:num w:numId="20">
    <w:abstractNumId w:val="0"/>
  </w:num>
  <w:num w:numId="21">
    <w:abstractNumId w:val="14"/>
  </w:num>
  <w:num w:numId="22">
    <w:abstractNumId w:val="9"/>
  </w:num>
  <w:num w:numId="23">
    <w:abstractNumId w:val="11"/>
  </w:num>
  <w:num w:numId="24">
    <w:abstractNumId w:val="15"/>
  </w:num>
  <w:num w:numId="25">
    <w:abstractNumId w:val="10"/>
  </w:num>
  <w:num w:numId="26">
    <w:abstractNumId w:val="18"/>
  </w:num>
  <w:num w:numId="27">
    <w:abstractNumId w:val="2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61C"/>
    <w:rsid w:val="000002C0"/>
    <w:rsid w:val="00000B2C"/>
    <w:rsid w:val="00002897"/>
    <w:rsid w:val="00003122"/>
    <w:rsid w:val="000043B0"/>
    <w:rsid w:val="00004603"/>
    <w:rsid w:val="00005551"/>
    <w:rsid w:val="00007576"/>
    <w:rsid w:val="0001049F"/>
    <w:rsid w:val="00010ADA"/>
    <w:rsid w:val="00011C5F"/>
    <w:rsid w:val="00012D3A"/>
    <w:rsid w:val="0001344D"/>
    <w:rsid w:val="00013EE8"/>
    <w:rsid w:val="00015370"/>
    <w:rsid w:val="00017007"/>
    <w:rsid w:val="0002451B"/>
    <w:rsid w:val="000271E8"/>
    <w:rsid w:val="0002725D"/>
    <w:rsid w:val="00027D4F"/>
    <w:rsid w:val="00030082"/>
    <w:rsid w:val="00031527"/>
    <w:rsid w:val="0003217E"/>
    <w:rsid w:val="000344EE"/>
    <w:rsid w:val="0003478C"/>
    <w:rsid w:val="000359ED"/>
    <w:rsid w:val="00035CB5"/>
    <w:rsid w:val="00040901"/>
    <w:rsid w:val="000409A9"/>
    <w:rsid w:val="0004307A"/>
    <w:rsid w:val="00044836"/>
    <w:rsid w:val="00044967"/>
    <w:rsid w:val="00047B45"/>
    <w:rsid w:val="00050954"/>
    <w:rsid w:val="00051AE9"/>
    <w:rsid w:val="00051F00"/>
    <w:rsid w:val="00052BAF"/>
    <w:rsid w:val="00052D35"/>
    <w:rsid w:val="00052EEF"/>
    <w:rsid w:val="0005503B"/>
    <w:rsid w:val="00055084"/>
    <w:rsid w:val="00055134"/>
    <w:rsid w:val="000557EA"/>
    <w:rsid w:val="000602CA"/>
    <w:rsid w:val="000612D9"/>
    <w:rsid w:val="00062003"/>
    <w:rsid w:val="0006566F"/>
    <w:rsid w:val="000656A9"/>
    <w:rsid w:val="00072D39"/>
    <w:rsid w:val="00074E82"/>
    <w:rsid w:val="00081546"/>
    <w:rsid w:val="00081FD4"/>
    <w:rsid w:val="00082FD4"/>
    <w:rsid w:val="000830F7"/>
    <w:rsid w:val="0008473C"/>
    <w:rsid w:val="00084C7A"/>
    <w:rsid w:val="00085B56"/>
    <w:rsid w:val="00085FD8"/>
    <w:rsid w:val="000862F7"/>
    <w:rsid w:val="000864B9"/>
    <w:rsid w:val="00086E4D"/>
    <w:rsid w:val="00090623"/>
    <w:rsid w:val="0009076C"/>
    <w:rsid w:val="00092019"/>
    <w:rsid w:val="00097E03"/>
    <w:rsid w:val="000A2109"/>
    <w:rsid w:val="000A2CC9"/>
    <w:rsid w:val="000A40E8"/>
    <w:rsid w:val="000A5F75"/>
    <w:rsid w:val="000A64F8"/>
    <w:rsid w:val="000A6641"/>
    <w:rsid w:val="000A731C"/>
    <w:rsid w:val="000B09BB"/>
    <w:rsid w:val="000B0D53"/>
    <w:rsid w:val="000B1A64"/>
    <w:rsid w:val="000B364B"/>
    <w:rsid w:val="000B52D8"/>
    <w:rsid w:val="000C02CC"/>
    <w:rsid w:val="000C0E67"/>
    <w:rsid w:val="000C206A"/>
    <w:rsid w:val="000C4A7B"/>
    <w:rsid w:val="000C509E"/>
    <w:rsid w:val="000C6B94"/>
    <w:rsid w:val="000C7CBD"/>
    <w:rsid w:val="000D0897"/>
    <w:rsid w:val="000D16F1"/>
    <w:rsid w:val="000D38FC"/>
    <w:rsid w:val="000D5985"/>
    <w:rsid w:val="000E3904"/>
    <w:rsid w:val="000E6BBE"/>
    <w:rsid w:val="000F1987"/>
    <w:rsid w:val="000F2037"/>
    <w:rsid w:val="000F345A"/>
    <w:rsid w:val="000F37E9"/>
    <w:rsid w:val="000F490F"/>
    <w:rsid w:val="000F4A7C"/>
    <w:rsid w:val="000F509F"/>
    <w:rsid w:val="000F5228"/>
    <w:rsid w:val="000F65C4"/>
    <w:rsid w:val="00100688"/>
    <w:rsid w:val="001013E3"/>
    <w:rsid w:val="00101A74"/>
    <w:rsid w:val="0010324B"/>
    <w:rsid w:val="00104DE9"/>
    <w:rsid w:val="001054A2"/>
    <w:rsid w:val="00111168"/>
    <w:rsid w:val="001118D4"/>
    <w:rsid w:val="001130FC"/>
    <w:rsid w:val="0011488E"/>
    <w:rsid w:val="00120ABC"/>
    <w:rsid w:val="00120E2D"/>
    <w:rsid w:val="0012280F"/>
    <w:rsid w:val="00123914"/>
    <w:rsid w:val="00125FB5"/>
    <w:rsid w:val="00126458"/>
    <w:rsid w:val="001268B3"/>
    <w:rsid w:val="00126B04"/>
    <w:rsid w:val="00127F7F"/>
    <w:rsid w:val="00130A38"/>
    <w:rsid w:val="00131437"/>
    <w:rsid w:val="0013180E"/>
    <w:rsid w:val="00131872"/>
    <w:rsid w:val="00132F86"/>
    <w:rsid w:val="001330C1"/>
    <w:rsid w:val="001379A7"/>
    <w:rsid w:val="00137C16"/>
    <w:rsid w:val="00141575"/>
    <w:rsid w:val="00142768"/>
    <w:rsid w:val="001450DD"/>
    <w:rsid w:val="001457E6"/>
    <w:rsid w:val="00146086"/>
    <w:rsid w:val="00146A04"/>
    <w:rsid w:val="00150A40"/>
    <w:rsid w:val="0015328E"/>
    <w:rsid w:val="00154DBF"/>
    <w:rsid w:val="001555F8"/>
    <w:rsid w:val="00156916"/>
    <w:rsid w:val="00156CA7"/>
    <w:rsid w:val="00157F41"/>
    <w:rsid w:val="00161E80"/>
    <w:rsid w:val="0016232C"/>
    <w:rsid w:val="001659CC"/>
    <w:rsid w:val="00165BD1"/>
    <w:rsid w:val="00166C81"/>
    <w:rsid w:val="00167A56"/>
    <w:rsid w:val="00170BCF"/>
    <w:rsid w:val="00171092"/>
    <w:rsid w:val="00173BDF"/>
    <w:rsid w:val="00173F15"/>
    <w:rsid w:val="001752D8"/>
    <w:rsid w:val="00176E85"/>
    <w:rsid w:val="00183BE5"/>
    <w:rsid w:val="00186267"/>
    <w:rsid w:val="0018641E"/>
    <w:rsid w:val="001869B6"/>
    <w:rsid w:val="00187CA7"/>
    <w:rsid w:val="00190109"/>
    <w:rsid w:val="00190AFC"/>
    <w:rsid w:val="00190B1A"/>
    <w:rsid w:val="00190EB6"/>
    <w:rsid w:val="00192759"/>
    <w:rsid w:val="00192EE9"/>
    <w:rsid w:val="00194380"/>
    <w:rsid w:val="00195FFE"/>
    <w:rsid w:val="001975CC"/>
    <w:rsid w:val="001A09DB"/>
    <w:rsid w:val="001A1F6A"/>
    <w:rsid w:val="001A31AC"/>
    <w:rsid w:val="001A37AE"/>
    <w:rsid w:val="001A42BA"/>
    <w:rsid w:val="001A4F9F"/>
    <w:rsid w:val="001A50B1"/>
    <w:rsid w:val="001B11E0"/>
    <w:rsid w:val="001B46AC"/>
    <w:rsid w:val="001B5CCC"/>
    <w:rsid w:val="001B671F"/>
    <w:rsid w:val="001B6CC9"/>
    <w:rsid w:val="001B74ED"/>
    <w:rsid w:val="001C15FC"/>
    <w:rsid w:val="001C1F15"/>
    <w:rsid w:val="001C295B"/>
    <w:rsid w:val="001C2B4A"/>
    <w:rsid w:val="001C387E"/>
    <w:rsid w:val="001C3D21"/>
    <w:rsid w:val="001C42B2"/>
    <w:rsid w:val="001C4A43"/>
    <w:rsid w:val="001C5BC9"/>
    <w:rsid w:val="001C7F20"/>
    <w:rsid w:val="001D1732"/>
    <w:rsid w:val="001D545C"/>
    <w:rsid w:val="001D5CC0"/>
    <w:rsid w:val="001D627D"/>
    <w:rsid w:val="001E2633"/>
    <w:rsid w:val="001E48A6"/>
    <w:rsid w:val="001E7E80"/>
    <w:rsid w:val="00205028"/>
    <w:rsid w:val="0020511D"/>
    <w:rsid w:val="00206C06"/>
    <w:rsid w:val="00206D33"/>
    <w:rsid w:val="00206F44"/>
    <w:rsid w:val="0020710B"/>
    <w:rsid w:val="002073AB"/>
    <w:rsid w:val="00210FF9"/>
    <w:rsid w:val="002119A2"/>
    <w:rsid w:val="00212B04"/>
    <w:rsid w:val="00214CD3"/>
    <w:rsid w:val="002161C6"/>
    <w:rsid w:val="002167AD"/>
    <w:rsid w:val="00222EE9"/>
    <w:rsid w:val="00223134"/>
    <w:rsid w:val="00224D5D"/>
    <w:rsid w:val="00225DF9"/>
    <w:rsid w:val="00226DB0"/>
    <w:rsid w:val="00227B73"/>
    <w:rsid w:val="002329DB"/>
    <w:rsid w:val="00235152"/>
    <w:rsid w:val="00236C2E"/>
    <w:rsid w:val="002463F4"/>
    <w:rsid w:val="00251C13"/>
    <w:rsid w:val="00255E53"/>
    <w:rsid w:val="002569A4"/>
    <w:rsid w:val="00256EBA"/>
    <w:rsid w:val="00260CAB"/>
    <w:rsid w:val="0026110F"/>
    <w:rsid w:val="00275BB9"/>
    <w:rsid w:val="002771E4"/>
    <w:rsid w:val="0028000D"/>
    <w:rsid w:val="00283758"/>
    <w:rsid w:val="00284E8F"/>
    <w:rsid w:val="00287125"/>
    <w:rsid w:val="002900F3"/>
    <w:rsid w:val="0029040A"/>
    <w:rsid w:val="002953E8"/>
    <w:rsid w:val="00296517"/>
    <w:rsid w:val="00297E1A"/>
    <w:rsid w:val="002A506E"/>
    <w:rsid w:val="002B3981"/>
    <w:rsid w:val="002B3E87"/>
    <w:rsid w:val="002B66A8"/>
    <w:rsid w:val="002B69A7"/>
    <w:rsid w:val="002B775A"/>
    <w:rsid w:val="002B77DD"/>
    <w:rsid w:val="002B7B59"/>
    <w:rsid w:val="002C1574"/>
    <w:rsid w:val="002C6230"/>
    <w:rsid w:val="002C6FE9"/>
    <w:rsid w:val="002C77B7"/>
    <w:rsid w:val="002D0021"/>
    <w:rsid w:val="002D1170"/>
    <w:rsid w:val="002D20AD"/>
    <w:rsid w:val="002D2463"/>
    <w:rsid w:val="002D4642"/>
    <w:rsid w:val="002D5963"/>
    <w:rsid w:val="002D5A94"/>
    <w:rsid w:val="002D7B62"/>
    <w:rsid w:val="002E105C"/>
    <w:rsid w:val="002E263A"/>
    <w:rsid w:val="002E4FAA"/>
    <w:rsid w:val="002E5209"/>
    <w:rsid w:val="002E5553"/>
    <w:rsid w:val="002E5B4A"/>
    <w:rsid w:val="002E5D3D"/>
    <w:rsid w:val="002E6487"/>
    <w:rsid w:val="002E68F4"/>
    <w:rsid w:val="002E7019"/>
    <w:rsid w:val="002F0681"/>
    <w:rsid w:val="002F149B"/>
    <w:rsid w:val="002F20E6"/>
    <w:rsid w:val="002F234B"/>
    <w:rsid w:val="002F3075"/>
    <w:rsid w:val="002F4998"/>
    <w:rsid w:val="00300212"/>
    <w:rsid w:val="003027E1"/>
    <w:rsid w:val="00303794"/>
    <w:rsid w:val="003053DA"/>
    <w:rsid w:val="00306084"/>
    <w:rsid w:val="003064F5"/>
    <w:rsid w:val="003074C6"/>
    <w:rsid w:val="00310AF8"/>
    <w:rsid w:val="00312B85"/>
    <w:rsid w:val="00312F12"/>
    <w:rsid w:val="0031436F"/>
    <w:rsid w:val="00314655"/>
    <w:rsid w:val="003167F3"/>
    <w:rsid w:val="003174B1"/>
    <w:rsid w:val="00322176"/>
    <w:rsid w:val="003232BE"/>
    <w:rsid w:val="003239C6"/>
    <w:rsid w:val="003250CA"/>
    <w:rsid w:val="00326860"/>
    <w:rsid w:val="003273BA"/>
    <w:rsid w:val="00332E73"/>
    <w:rsid w:val="00333B91"/>
    <w:rsid w:val="003349DB"/>
    <w:rsid w:val="00334A7E"/>
    <w:rsid w:val="0033538A"/>
    <w:rsid w:val="00336DE7"/>
    <w:rsid w:val="003412FB"/>
    <w:rsid w:val="00341B27"/>
    <w:rsid w:val="003420BC"/>
    <w:rsid w:val="00342E9B"/>
    <w:rsid w:val="00346DE5"/>
    <w:rsid w:val="003470EB"/>
    <w:rsid w:val="0035063C"/>
    <w:rsid w:val="00350F99"/>
    <w:rsid w:val="00353730"/>
    <w:rsid w:val="0035676C"/>
    <w:rsid w:val="003569BA"/>
    <w:rsid w:val="0035779D"/>
    <w:rsid w:val="00360C73"/>
    <w:rsid w:val="00361D3E"/>
    <w:rsid w:val="00362DB7"/>
    <w:rsid w:val="00363904"/>
    <w:rsid w:val="00371BD4"/>
    <w:rsid w:val="0037228C"/>
    <w:rsid w:val="00372789"/>
    <w:rsid w:val="00372A87"/>
    <w:rsid w:val="003736DB"/>
    <w:rsid w:val="00373BEF"/>
    <w:rsid w:val="003754DE"/>
    <w:rsid w:val="003771CC"/>
    <w:rsid w:val="0037747C"/>
    <w:rsid w:val="003813AF"/>
    <w:rsid w:val="00382D6B"/>
    <w:rsid w:val="00383258"/>
    <w:rsid w:val="0038419D"/>
    <w:rsid w:val="00385EDA"/>
    <w:rsid w:val="00387E84"/>
    <w:rsid w:val="003904CC"/>
    <w:rsid w:val="00390C4D"/>
    <w:rsid w:val="00391F14"/>
    <w:rsid w:val="00394A3F"/>
    <w:rsid w:val="00394D8C"/>
    <w:rsid w:val="00396F49"/>
    <w:rsid w:val="003A1DF0"/>
    <w:rsid w:val="003A2D3C"/>
    <w:rsid w:val="003A2E45"/>
    <w:rsid w:val="003A3246"/>
    <w:rsid w:val="003A34CE"/>
    <w:rsid w:val="003A3B11"/>
    <w:rsid w:val="003A4327"/>
    <w:rsid w:val="003A6F35"/>
    <w:rsid w:val="003A7C7A"/>
    <w:rsid w:val="003B009D"/>
    <w:rsid w:val="003B0528"/>
    <w:rsid w:val="003B1A78"/>
    <w:rsid w:val="003B279A"/>
    <w:rsid w:val="003B4BB9"/>
    <w:rsid w:val="003B5745"/>
    <w:rsid w:val="003C0629"/>
    <w:rsid w:val="003C0A63"/>
    <w:rsid w:val="003C1081"/>
    <w:rsid w:val="003C17DE"/>
    <w:rsid w:val="003C1D44"/>
    <w:rsid w:val="003C1D7F"/>
    <w:rsid w:val="003C3316"/>
    <w:rsid w:val="003C338E"/>
    <w:rsid w:val="003C40DA"/>
    <w:rsid w:val="003C620C"/>
    <w:rsid w:val="003C73AF"/>
    <w:rsid w:val="003D0ED0"/>
    <w:rsid w:val="003D16BF"/>
    <w:rsid w:val="003D1E14"/>
    <w:rsid w:val="003D2B70"/>
    <w:rsid w:val="003D37B0"/>
    <w:rsid w:val="003D461C"/>
    <w:rsid w:val="003D5D78"/>
    <w:rsid w:val="003D6E16"/>
    <w:rsid w:val="003E0272"/>
    <w:rsid w:val="003E0B80"/>
    <w:rsid w:val="003E5567"/>
    <w:rsid w:val="003F2756"/>
    <w:rsid w:val="003F3041"/>
    <w:rsid w:val="003F6992"/>
    <w:rsid w:val="004015C3"/>
    <w:rsid w:val="00401893"/>
    <w:rsid w:val="00402795"/>
    <w:rsid w:val="00404534"/>
    <w:rsid w:val="00404B3B"/>
    <w:rsid w:val="00406FA2"/>
    <w:rsid w:val="00411542"/>
    <w:rsid w:val="0041165C"/>
    <w:rsid w:val="004116D5"/>
    <w:rsid w:val="00411994"/>
    <w:rsid w:val="004120DB"/>
    <w:rsid w:val="00412CFA"/>
    <w:rsid w:val="00412F99"/>
    <w:rsid w:val="00415057"/>
    <w:rsid w:val="00416A74"/>
    <w:rsid w:val="00416EAF"/>
    <w:rsid w:val="00417AFB"/>
    <w:rsid w:val="00422C61"/>
    <w:rsid w:val="0042692E"/>
    <w:rsid w:val="00426B51"/>
    <w:rsid w:val="00426C15"/>
    <w:rsid w:val="004271E5"/>
    <w:rsid w:val="00431640"/>
    <w:rsid w:val="00433CE9"/>
    <w:rsid w:val="00434ADA"/>
    <w:rsid w:val="00434D94"/>
    <w:rsid w:val="00435DBE"/>
    <w:rsid w:val="00436EF7"/>
    <w:rsid w:val="00436FE2"/>
    <w:rsid w:val="00437CCC"/>
    <w:rsid w:val="0044037C"/>
    <w:rsid w:val="00440BEB"/>
    <w:rsid w:val="00442D3C"/>
    <w:rsid w:val="00443CB7"/>
    <w:rsid w:val="00446CD6"/>
    <w:rsid w:val="00450AD8"/>
    <w:rsid w:val="004547CF"/>
    <w:rsid w:val="00456CDA"/>
    <w:rsid w:val="00460CAE"/>
    <w:rsid w:val="00460DEA"/>
    <w:rsid w:val="00462334"/>
    <w:rsid w:val="0046626C"/>
    <w:rsid w:val="004666AD"/>
    <w:rsid w:val="00471910"/>
    <w:rsid w:val="00471F9F"/>
    <w:rsid w:val="004724BB"/>
    <w:rsid w:val="004724DF"/>
    <w:rsid w:val="004731FE"/>
    <w:rsid w:val="0047379F"/>
    <w:rsid w:val="0047399B"/>
    <w:rsid w:val="0047526D"/>
    <w:rsid w:val="00475BEF"/>
    <w:rsid w:val="004779D2"/>
    <w:rsid w:val="00477CF4"/>
    <w:rsid w:val="00480A58"/>
    <w:rsid w:val="004814BD"/>
    <w:rsid w:val="00481BE9"/>
    <w:rsid w:val="00484D8F"/>
    <w:rsid w:val="00485C3B"/>
    <w:rsid w:val="00490D40"/>
    <w:rsid w:val="004918E6"/>
    <w:rsid w:val="004934AA"/>
    <w:rsid w:val="004938C3"/>
    <w:rsid w:val="004944C9"/>
    <w:rsid w:val="004960F4"/>
    <w:rsid w:val="004969ED"/>
    <w:rsid w:val="004A0581"/>
    <w:rsid w:val="004A1749"/>
    <w:rsid w:val="004A1F74"/>
    <w:rsid w:val="004A6BB0"/>
    <w:rsid w:val="004B0907"/>
    <w:rsid w:val="004B21BA"/>
    <w:rsid w:val="004B6A78"/>
    <w:rsid w:val="004B70E1"/>
    <w:rsid w:val="004B753E"/>
    <w:rsid w:val="004B7B81"/>
    <w:rsid w:val="004C0057"/>
    <w:rsid w:val="004C0499"/>
    <w:rsid w:val="004C12C1"/>
    <w:rsid w:val="004C32E7"/>
    <w:rsid w:val="004C4215"/>
    <w:rsid w:val="004C4351"/>
    <w:rsid w:val="004C4AA0"/>
    <w:rsid w:val="004C4F3D"/>
    <w:rsid w:val="004C5AD7"/>
    <w:rsid w:val="004C6AB4"/>
    <w:rsid w:val="004C7772"/>
    <w:rsid w:val="004C7DAE"/>
    <w:rsid w:val="004D15C0"/>
    <w:rsid w:val="004D37A7"/>
    <w:rsid w:val="004D4079"/>
    <w:rsid w:val="004D4B77"/>
    <w:rsid w:val="004D539F"/>
    <w:rsid w:val="004D554B"/>
    <w:rsid w:val="004D6C41"/>
    <w:rsid w:val="004D6EDF"/>
    <w:rsid w:val="004D6F62"/>
    <w:rsid w:val="004E1D0C"/>
    <w:rsid w:val="004E4A5C"/>
    <w:rsid w:val="004F01E7"/>
    <w:rsid w:val="004F0439"/>
    <w:rsid w:val="004F1C99"/>
    <w:rsid w:val="004F6D5E"/>
    <w:rsid w:val="004F7A7F"/>
    <w:rsid w:val="00500191"/>
    <w:rsid w:val="00500785"/>
    <w:rsid w:val="00501104"/>
    <w:rsid w:val="00501DD1"/>
    <w:rsid w:val="005026D1"/>
    <w:rsid w:val="00503A3D"/>
    <w:rsid w:val="005050CA"/>
    <w:rsid w:val="005058AE"/>
    <w:rsid w:val="00506128"/>
    <w:rsid w:val="00511BE5"/>
    <w:rsid w:val="00511E7C"/>
    <w:rsid w:val="0051216D"/>
    <w:rsid w:val="00512617"/>
    <w:rsid w:val="00512BCC"/>
    <w:rsid w:val="0051512A"/>
    <w:rsid w:val="00515327"/>
    <w:rsid w:val="00516A5D"/>
    <w:rsid w:val="00516FC7"/>
    <w:rsid w:val="00517498"/>
    <w:rsid w:val="005231F0"/>
    <w:rsid w:val="00523DD3"/>
    <w:rsid w:val="00524144"/>
    <w:rsid w:val="005256F7"/>
    <w:rsid w:val="00525C2B"/>
    <w:rsid w:val="005303C8"/>
    <w:rsid w:val="00530419"/>
    <w:rsid w:val="00534878"/>
    <w:rsid w:val="0053649D"/>
    <w:rsid w:val="0054122E"/>
    <w:rsid w:val="0054155B"/>
    <w:rsid w:val="00541EC2"/>
    <w:rsid w:val="00542E66"/>
    <w:rsid w:val="00543309"/>
    <w:rsid w:val="00544B6D"/>
    <w:rsid w:val="0054588A"/>
    <w:rsid w:val="00546E13"/>
    <w:rsid w:val="00551ECD"/>
    <w:rsid w:val="00552E7F"/>
    <w:rsid w:val="00554002"/>
    <w:rsid w:val="005624D7"/>
    <w:rsid w:val="00562892"/>
    <w:rsid w:val="00562973"/>
    <w:rsid w:val="00564C3C"/>
    <w:rsid w:val="00564DDC"/>
    <w:rsid w:val="00565123"/>
    <w:rsid w:val="00566B95"/>
    <w:rsid w:val="0056791D"/>
    <w:rsid w:val="00567E9D"/>
    <w:rsid w:val="005700A6"/>
    <w:rsid w:val="00570854"/>
    <w:rsid w:val="00574580"/>
    <w:rsid w:val="005745AF"/>
    <w:rsid w:val="005764DE"/>
    <w:rsid w:val="0057718F"/>
    <w:rsid w:val="005806B9"/>
    <w:rsid w:val="0058163B"/>
    <w:rsid w:val="005828CE"/>
    <w:rsid w:val="00587D29"/>
    <w:rsid w:val="0059325F"/>
    <w:rsid w:val="00594C4F"/>
    <w:rsid w:val="0059523B"/>
    <w:rsid w:val="00595CEF"/>
    <w:rsid w:val="005A154F"/>
    <w:rsid w:val="005A1D29"/>
    <w:rsid w:val="005A2F81"/>
    <w:rsid w:val="005A3074"/>
    <w:rsid w:val="005A3872"/>
    <w:rsid w:val="005A3D79"/>
    <w:rsid w:val="005A61D9"/>
    <w:rsid w:val="005A70EA"/>
    <w:rsid w:val="005A79C2"/>
    <w:rsid w:val="005B0825"/>
    <w:rsid w:val="005B0EDD"/>
    <w:rsid w:val="005B18E5"/>
    <w:rsid w:val="005B26E0"/>
    <w:rsid w:val="005B2CF7"/>
    <w:rsid w:val="005B3563"/>
    <w:rsid w:val="005B4759"/>
    <w:rsid w:val="005B4ED6"/>
    <w:rsid w:val="005B7D70"/>
    <w:rsid w:val="005C1F80"/>
    <w:rsid w:val="005C2065"/>
    <w:rsid w:val="005C3DF0"/>
    <w:rsid w:val="005C5BAF"/>
    <w:rsid w:val="005C5C32"/>
    <w:rsid w:val="005C5D09"/>
    <w:rsid w:val="005C6AA0"/>
    <w:rsid w:val="005D09AE"/>
    <w:rsid w:val="005D0E9A"/>
    <w:rsid w:val="005D0F53"/>
    <w:rsid w:val="005D3E6D"/>
    <w:rsid w:val="005D5925"/>
    <w:rsid w:val="005D7E44"/>
    <w:rsid w:val="005E0F28"/>
    <w:rsid w:val="005E1FEE"/>
    <w:rsid w:val="005E39AF"/>
    <w:rsid w:val="005F0111"/>
    <w:rsid w:val="005F2914"/>
    <w:rsid w:val="005F2BF7"/>
    <w:rsid w:val="005F4579"/>
    <w:rsid w:val="005F4F68"/>
    <w:rsid w:val="005F50D0"/>
    <w:rsid w:val="005F70E8"/>
    <w:rsid w:val="006004BE"/>
    <w:rsid w:val="006033DB"/>
    <w:rsid w:val="00611287"/>
    <w:rsid w:val="00612ACA"/>
    <w:rsid w:val="006146CF"/>
    <w:rsid w:val="006162F1"/>
    <w:rsid w:val="00623855"/>
    <w:rsid w:val="00623BA6"/>
    <w:rsid w:val="00624795"/>
    <w:rsid w:val="00626504"/>
    <w:rsid w:val="00626B24"/>
    <w:rsid w:val="006312B2"/>
    <w:rsid w:val="006317B3"/>
    <w:rsid w:val="006326F8"/>
    <w:rsid w:val="00632A43"/>
    <w:rsid w:val="0063584B"/>
    <w:rsid w:val="00637B0E"/>
    <w:rsid w:val="00637C2D"/>
    <w:rsid w:val="006400FE"/>
    <w:rsid w:val="00640CBF"/>
    <w:rsid w:val="00643D44"/>
    <w:rsid w:val="00650959"/>
    <w:rsid w:val="00651992"/>
    <w:rsid w:val="00652561"/>
    <w:rsid w:val="00652904"/>
    <w:rsid w:val="00652D01"/>
    <w:rsid w:val="0065380E"/>
    <w:rsid w:val="0065438C"/>
    <w:rsid w:val="00654AA8"/>
    <w:rsid w:val="0065612B"/>
    <w:rsid w:val="00657CEA"/>
    <w:rsid w:val="00660F8A"/>
    <w:rsid w:val="006625EC"/>
    <w:rsid w:val="00662BE0"/>
    <w:rsid w:val="006630AA"/>
    <w:rsid w:val="00664789"/>
    <w:rsid w:val="0067348A"/>
    <w:rsid w:val="006738A1"/>
    <w:rsid w:val="00675722"/>
    <w:rsid w:val="00677179"/>
    <w:rsid w:val="006810C5"/>
    <w:rsid w:val="00684633"/>
    <w:rsid w:val="0068631B"/>
    <w:rsid w:val="0068655F"/>
    <w:rsid w:val="00686691"/>
    <w:rsid w:val="006866CB"/>
    <w:rsid w:val="00687CA4"/>
    <w:rsid w:val="00690C09"/>
    <w:rsid w:val="00691485"/>
    <w:rsid w:val="00691509"/>
    <w:rsid w:val="00691EFD"/>
    <w:rsid w:val="00692A8E"/>
    <w:rsid w:val="00693B8E"/>
    <w:rsid w:val="00694BC4"/>
    <w:rsid w:val="00696A84"/>
    <w:rsid w:val="006A3296"/>
    <w:rsid w:val="006A4158"/>
    <w:rsid w:val="006A4252"/>
    <w:rsid w:val="006A7CFB"/>
    <w:rsid w:val="006B1C3D"/>
    <w:rsid w:val="006B230B"/>
    <w:rsid w:val="006B5204"/>
    <w:rsid w:val="006B5223"/>
    <w:rsid w:val="006B5992"/>
    <w:rsid w:val="006B7E58"/>
    <w:rsid w:val="006C0218"/>
    <w:rsid w:val="006C05A8"/>
    <w:rsid w:val="006C3777"/>
    <w:rsid w:val="006C4865"/>
    <w:rsid w:val="006C6AB5"/>
    <w:rsid w:val="006D36F1"/>
    <w:rsid w:val="006D39F5"/>
    <w:rsid w:val="006D4621"/>
    <w:rsid w:val="006D53D6"/>
    <w:rsid w:val="006D7B10"/>
    <w:rsid w:val="006D7E3F"/>
    <w:rsid w:val="006E2184"/>
    <w:rsid w:val="006E3818"/>
    <w:rsid w:val="006E3B09"/>
    <w:rsid w:val="006E569B"/>
    <w:rsid w:val="006E5BBC"/>
    <w:rsid w:val="006E5F56"/>
    <w:rsid w:val="006E61F6"/>
    <w:rsid w:val="006E64B7"/>
    <w:rsid w:val="006E7648"/>
    <w:rsid w:val="006F0BB5"/>
    <w:rsid w:val="006F2953"/>
    <w:rsid w:val="006F3B98"/>
    <w:rsid w:val="006F69F8"/>
    <w:rsid w:val="0070120C"/>
    <w:rsid w:val="007015EC"/>
    <w:rsid w:val="00701B00"/>
    <w:rsid w:val="00702AE5"/>
    <w:rsid w:val="00704285"/>
    <w:rsid w:val="00705B37"/>
    <w:rsid w:val="00711982"/>
    <w:rsid w:val="0071328F"/>
    <w:rsid w:val="007137E8"/>
    <w:rsid w:val="00714C35"/>
    <w:rsid w:val="00714E65"/>
    <w:rsid w:val="00715873"/>
    <w:rsid w:val="00717E48"/>
    <w:rsid w:val="007214BD"/>
    <w:rsid w:val="007222E4"/>
    <w:rsid w:val="00722FD2"/>
    <w:rsid w:val="00726792"/>
    <w:rsid w:val="007308A7"/>
    <w:rsid w:val="007330F2"/>
    <w:rsid w:val="00734D08"/>
    <w:rsid w:val="00734DFA"/>
    <w:rsid w:val="007378C0"/>
    <w:rsid w:val="007379E7"/>
    <w:rsid w:val="00737F2D"/>
    <w:rsid w:val="00743433"/>
    <w:rsid w:val="007438C2"/>
    <w:rsid w:val="00744D13"/>
    <w:rsid w:val="00746101"/>
    <w:rsid w:val="0074644D"/>
    <w:rsid w:val="00751D31"/>
    <w:rsid w:val="0075252A"/>
    <w:rsid w:val="00752B23"/>
    <w:rsid w:val="007538C4"/>
    <w:rsid w:val="00753B83"/>
    <w:rsid w:val="00753B8E"/>
    <w:rsid w:val="00755593"/>
    <w:rsid w:val="007567B3"/>
    <w:rsid w:val="00762156"/>
    <w:rsid w:val="00763C13"/>
    <w:rsid w:val="00764466"/>
    <w:rsid w:val="0076699D"/>
    <w:rsid w:val="007709A3"/>
    <w:rsid w:val="007714C8"/>
    <w:rsid w:val="007735FF"/>
    <w:rsid w:val="00773709"/>
    <w:rsid w:val="0077563E"/>
    <w:rsid w:val="007763CF"/>
    <w:rsid w:val="00776DBA"/>
    <w:rsid w:val="00777918"/>
    <w:rsid w:val="00780C3B"/>
    <w:rsid w:val="00780E75"/>
    <w:rsid w:val="00781484"/>
    <w:rsid w:val="00782FDA"/>
    <w:rsid w:val="00784D5A"/>
    <w:rsid w:val="00785C03"/>
    <w:rsid w:val="0078661A"/>
    <w:rsid w:val="007917FF"/>
    <w:rsid w:val="0079197E"/>
    <w:rsid w:val="007922D6"/>
    <w:rsid w:val="007944FF"/>
    <w:rsid w:val="007954E4"/>
    <w:rsid w:val="00795E18"/>
    <w:rsid w:val="007A12B0"/>
    <w:rsid w:val="007A1E89"/>
    <w:rsid w:val="007A1EE0"/>
    <w:rsid w:val="007A2342"/>
    <w:rsid w:val="007A5A87"/>
    <w:rsid w:val="007A628A"/>
    <w:rsid w:val="007A6F24"/>
    <w:rsid w:val="007B3416"/>
    <w:rsid w:val="007B3708"/>
    <w:rsid w:val="007B3937"/>
    <w:rsid w:val="007B6A75"/>
    <w:rsid w:val="007B6DFC"/>
    <w:rsid w:val="007B7A84"/>
    <w:rsid w:val="007C1115"/>
    <w:rsid w:val="007C1F61"/>
    <w:rsid w:val="007C22F5"/>
    <w:rsid w:val="007C34C3"/>
    <w:rsid w:val="007C4352"/>
    <w:rsid w:val="007D18D7"/>
    <w:rsid w:val="007D1B0F"/>
    <w:rsid w:val="007D36AC"/>
    <w:rsid w:val="007D57EA"/>
    <w:rsid w:val="007D6FFD"/>
    <w:rsid w:val="007D7AC0"/>
    <w:rsid w:val="007E153B"/>
    <w:rsid w:val="007E310B"/>
    <w:rsid w:val="007E3766"/>
    <w:rsid w:val="007E4CEC"/>
    <w:rsid w:val="007E69B0"/>
    <w:rsid w:val="007E70D1"/>
    <w:rsid w:val="007F098D"/>
    <w:rsid w:val="007F135B"/>
    <w:rsid w:val="007F394A"/>
    <w:rsid w:val="007F52A5"/>
    <w:rsid w:val="007F692C"/>
    <w:rsid w:val="00803383"/>
    <w:rsid w:val="00803D58"/>
    <w:rsid w:val="00806890"/>
    <w:rsid w:val="0080709F"/>
    <w:rsid w:val="008076E0"/>
    <w:rsid w:val="0081216B"/>
    <w:rsid w:val="0081525E"/>
    <w:rsid w:val="008154A8"/>
    <w:rsid w:val="008175B1"/>
    <w:rsid w:val="00817E03"/>
    <w:rsid w:val="00822227"/>
    <w:rsid w:val="00822D1D"/>
    <w:rsid w:val="00822F8A"/>
    <w:rsid w:val="0082349C"/>
    <w:rsid w:val="0082593B"/>
    <w:rsid w:val="008261A7"/>
    <w:rsid w:val="00831143"/>
    <w:rsid w:val="00834785"/>
    <w:rsid w:val="00834EEF"/>
    <w:rsid w:val="00835835"/>
    <w:rsid w:val="00836AAD"/>
    <w:rsid w:val="00837024"/>
    <w:rsid w:val="008400DB"/>
    <w:rsid w:val="00840867"/>
    <w:rsid w:val="00842890"/>
    <w:rsid w:val="00842A89"/>
    <w:rsid w:val="00842C85"/>
    <w:rsid w:val="00843D79"/>
    <w:rsid w:val="00843E87"/>
    <w:rsid w:val="00845D0B"/>
    <w:rsid w:val="00845F16"/>
    <w:rsid w:val="00847989"/>
    <w:rsid w:val="008511D7"/>
    <w:rsid w:val="00852213"/>
    <w:rsid w:val="00853A3B"/>
    <w:rsid w:val="00853A45"/>
    <w:rsid w:val="00853FA5"/>
    <w:rsid w:val="0085410F"/>
    <w:rsid w:val="00854602"/>
    <w:rsid w:val="008549DF"/>
    <w:rsid w:val="00860C06"/>
    <w:rsid w:val="008617D5"/>
    <w:rsid w:val="008655E6"/>
    <w:rsid w:val="00870B59"/>
    <w:rsid w:val="008779B6"/>
    <w:rsid w:val="008819EA"/>
    <w:rsid w:val="00882101"/>
    <w:rsid w:val="00883814"/>
    <w:rsid w:val="00885651"/>
    <w:rsid w:val="0088647F"/>
    <w:rsid w:val="00886E27"/>
    <w:rsid w:val="00887311"/>
    <w:rsid w:val="008909D2"/>
    <w:rsid w:val="00891A0A"/>
    <w:rsid w:val="00894C51"/>
    <w:rsid w:val="00895907"/>
    <w:rsid w:val="008A0856"/>
    <w:rsid w:val="008A18D2"/>
    <w:rsid w:val="008A1AD9"/>
    <w:rsid w:val="008A43B1"/>
    <w:rsid w:val="008A551E"/>
    <w:rsid w:val="008A6378"/>
    <w:rsid w:val="008A787C"/>
    <w:rsid w:val="008B03CC"/>
    <w:rsid w:val="008B068D"/>
    <w:rsid w:val="008B1C8B"/>
    <w:rsid w:val="008B3F58"/>
    <w:rsid w:val="008B6084"/>
    <w:rsid w:val="008B6407"/>
    <w:rsid w:val="008B6D57"/>
    <w:rsid w:val="008C1314"/>
    <w:rsid w:val="008C16A6"/>
    <w:rsid w:val="008C37A0"/>
    <w:rsid w:val="008C4141"/>
    <w:rsid w:val="008C4DB6"/>
    <w:rsid w:val="008C4E37"/>
    <w:rsid w:val="008C58B2"/>
    <w:rsid w:val="008C7138"/>
    <w:rsid w:val="008D042E"/>
    <w:rsid w:val="008D2A9B"/>
    <w:rsid w:val="008D4619"/>
    <w:rsid w:val="008D7DD4"/>
    <w:rsid w:val="008E0FF0"/>
    <w:rsid w:val="008E567F"/>
    <w:rsid w:val="008E5EF0"/>
    <w:rsid w:val="008F0553"/>
    <w:rsid w:val="0090213E"/>
    <w:rsid w:val="00902CC4"/>
    <w:rsid w:val="00905AD4"/>
    <w:rsid w:val="00906018"/>
    <w:rsid w:val="00912BD6"/>
    <w:rsid w:val="009138F8"/>
    <w:rsid w:val="00914461"/>
    <w:rsid w:val="0091479F"/>
    <w:rsid w:val="00916B97"/>
    <w:rsid w:val="00917964"/>
    <w:rsid w:val="00917ABE"/>
    <w:rsid w:val="0092258B"/>
    <w:rsid w:val="009228CE"/>
    <w:rsid w:val="009234DB"/>
    <w:rsid w:val="0092450C"/>
    <w:rsid w:val="0092697C"/>
    <w:rsid w:val="00927B5B"/>
    <w:rsid w:val="009314B1"/>
    <w:rsid w:val="0093352C"/>
    <w:rsid w:val="00933921"/>
    <w:rsid w:val="009342B8"/>
    <w:rsid w:val="009344D9"/>
    <w:rsid w:val="009351FD"/>
    <w:rsid w:val="00935537"/>
    <w:rsid w:val="009370F3"/>
    <w:rsid w:val="009371DF"/>
    <w:rsid w:val="009372D6"/>
    <w:rsid w:val="00942F2F"/>
    <w:rsid w:val="0094569A"/>
    <w:rsid w:val="0094767F"/>
    <w:rsid w:val="00950C80"/>
    <w:rsid w:val="00950F82"/>
    <w:rsid w:val="00951CB2"/>
    <w:rsid w:val="00951CC2"/>
    <w:rsid w:val="009520C2"/>
    <w:rsid w:val="009530EF"/>
    <w:rsid w:val="009537E7"/>
    <w:rsid w:val="00953B04"/>
    <w:rsid w:val="00953F9B"/>
    <w:rsid w:val="0095456E"/>
    <w:rsid w:val="00956EA6"/>
    <w:rsid w:val="0095782D"/>
    <w:rsid w:val="009655EF"/>
    <w:rsid w:val="00967AE8"/>
    <w:rsid w:val="0097239D"/>
    <w:rsid w:val="00980A35"/>
    <w:rsid w:val="0098227E"/>
    <w:rsid w:val="00983DED"/>
    <w:rsid w:val="00983EEB"/>
    <w:rsid w:val="00986B57"/>
    <w:rsid w:val="0099142E"/>
    <w:rsid w:val="00991867"/>
    <w:rsid w:val="00991A61"/>
    <w:rsid w:val="00991F9D"/>
    <w:rsid w:val="00992045"/>
    <w:rsid w:val="0099572C"/>
    <w:rsid w:val="00995F7A"/>
    <w:rsid w:val="009A2FBA"/>
    <w:rsid w:val="009A4F2F"/>
    <w:rsid w:val="009A6644"/>
    <w:rsid w:val="009A7240"/>
    <w:rsid w:val="009B0000"/>
    <w:rsid w:val="009B07A2"/>
    <w:rsid w:val="009B7AEC"/>
    <w:rsid w:val="009C19BC"/>
    <w:rsid w:val="009C25BA"/>
    <w:rsid w:val="009C396A"/>
    <w:rsid w:val="009C50B7"/>
    <w:rsid w:val="009D0223"/>
    <w:rsid w:val="009D262B"/>
    <w:rsid w:val="009D3E9C"/>
    <w:rsid w:val="009D49D7"/>
    <w:rsid w:val="009D5ADD"/>
    <w:rsid w:val="009D5F30"/>
    <w:rsid w:val="009E2CD7"/>
    <w:rsid w:val="009E2DA3"/>
    <w:rsid w:val="009E4FA7"/>
    <w:rsid w:val="009E6930"/>
    <w:rsid w:val="009F0012"/>
    <w:rsid w:val="009F0996"/>
    <w:rsid w:val="009F0F05"/>
    <w:rsid w:val="009F2D21"/>
    <w:rsid w:val="009F4055"/>
    <w:rsid w:val="009F5B80"/>
    <w:rsid w:val="009F64BF"/>
    <w:rsid w:val="009F68B6"/>
    <w:rsid w:val="009F7973"/>
    <w:rsid w:val="00A0266A"/>
    <w:rsid w:val="00A0278D"/>
    <w:rsid w:val="00A02B82"/>
    <w:rsid w:val="00A076B2"/>
    <w:rsid w:val="00A13DA5"/>
    <w:rsid w:val="00A14D50"/>
    <w:rsid w:val="00A15397"/>
    <w:rsid w:val="00A1559C"/>
    <w:rsid w:val="00A156AA"/>
    <w:rsid w:val="00A15A88"/>
    <w:rsid w:val="00A16F6B"/>
    <w:rsid w:val="00A22D92"/>
    <w:rsid w:val="00A23FE8"/>
    <w:rsid w:val="00A243C5"/>
    <w:rsid w:val="00A25506"/>
    <w:rsid w:val="00A26821"/>
    <w:rsid w:val="00A274E4"/>
    <w:rsid w:val="00A27FC8"/>
    <w:rsid w:val="00A302B1"/>
    <w:rsid w:val="00A303DE"/>
    <w:rsid w:val="00A32C31"/>
    <w:rsid w:val="00A3434F"/>
    <w:rsid w:val="00A343CB"/>
    <w:rsid w:val="00A37D2C"/>
    <w:rsid w:val="00A41BA1"/>
    <w:rsid w:val="00A43B77"/>
    <w:rsid w:val="00A44906"/>
    <w:rsid w:val="00A44F3C"/>
    <w:rsid w:val="00A47C05"/>
    <w:rsid w:val="00A53CA0"/>
    <w:rsid w:val="00A53DC3"/>
    <w:rsid w:val="00A544BE"/>
    <w:rsid w:val="00A54848"/>
    <w:rsid w:val="00A616D0"/>
    <w:rsid w:val="00A64131"/>
    <w:rsid w:val="00A66425"/>
    <w:rsid w:val="00A66DBA"/>
    <w:rsid w:val="00A67C83"/>
    <w:rsid w:val="00A70614"/>
    <w:rsid w:val="00A7109F"/>
    <w:rsid w:val="00A74E36"/>
    <w:rsid w:val="00A7534D"/>
    <w:rsid w:val="00A76181"/>
    <w:rsid w:val="00A812FC"/>
    <w:rsid w:val="00A85701"/>
    <w:rsid w:val="00A86477"/>
    <w:rsid w:val="00A917D2"/>
    <w:rsid w:val="00A9190D"/>
    <w:rsid w:val="00A92415"/>
    <w:rsid w:val="00A93B08"/>
    <w:rsid w:val="00A94782"/>
    <w:rsid w:val="00A95C12"/>
    <w:rsid w:val="00A96BDA"/>
    <w:rsid w:val="00A970CC"/>
    <w:rsid w:val="00A9774F"/>
    <w:rsid w:val="00A9795E"/>
    <w:rsid w:val="00AA14B0"/>
    <w:rsid w:val="00AA2698"/>
    <w:rsid w:val="00AA5AB2"/>
    <w:rsid w:val="00AA70DA"/>
    <w:rsid w:val="00AA7C25"/>
    <w:rsid w:val="00AB0615"/>
    <w:rsid w:val="00AB0B99"/>
    <w:rsid w:val="00AB1AD5"/>
    <w:rsid w:val="00AB1C01"/>
    <w:rsid w:val="00AB3017"/>
    <w:rsid w:val="00AB3A15"/>
    <w:rsid w:val="00AB6EF1"/>
    <w:rsid w:val="00AC0128"/>
    <w:rsid w:val="00AC0B07"/>
    <w:rsid w:val="00AC0B7D"/>
    <w:rsid w:val="00AC228E"/>
    <w:rsid w:val="00AC498E"/>
    <w:rsid w:val="00AC5EA6"/>
    <w:rsid w:val="00AD0CF9"/>
    <w:rsid w:val="00AD191E"/>
    <w:rsid w:val="00AD4AA0"/>
    <w:rsid w:val="00AD5253"/>
    <w:rsid w:val="00AD6B7B"/>
    <w:rsid w:val="00AD7471"/>
    <w:rsid w:val="00AD7A5A"/>
    <w:rsid w:val="00AE1A1F"/>
    <w:rsid w:val="00AE1AB1"/>
    <w:rsid w:val="00AE40FF"/>
    <w:rsid w:val="00AE75A8"/>
    <w:rsid w:val="00AE7EF4"/>
    <w:rsid w:val="00AF238E"/>
    <w:rsid w:val="00AF23F8"/>
    <w:rsid w:val="00AF25B7"/>
    <w:rsid w:val="00AF43C1"/>
    <w:rsid w:val="00AF5D70"/>
    <w:rsid w:val="00B00A66"/>
    <w:rsid w:val="00B065AD"/>
    <w:rsid w:val="00B07548"/>
    <w:rsid w:val="00B12D02"/>
    <w:rsid w:val="00B1475C"/>
    <w:rsid w:val="00B15274"/>
    <w:rsid w:val="00B20E4F"/>
    <w:rsid w:val="00B2334E"/>
    <w:rsid w:val="00B26629"/>
    <w:rsid w:val="00B266AD"/>
    <w:rsid w:val="00B266B5"/>
    <w:rsid w:val="00B267FF"/>
    <w:rsid w:val="00B30553"/>
    <w:rsid w:val="00B3058B"/>
    <w:rsid w:val="00B31CF5"/>
    <w:rsid w:val="00B324B6"/>
    <w:rsid w:val="00B3273B"/>
    <w:rsid w:val="00B32E1C"/>
    <w:rsid w:val="00B34538"/>
    <w:rsid w:val="00B34B6B"/>
    <w:rsid w:val="00B35029"/>
    <w:rsid w:val="00B35C84"/>
    <w:rsid w:val="00B36172"/>
    <w:rsid w:val="00B36AB0"/>
    <w:rsid w:val="00B36D53"/>
    <w:rsid w:val="00B37806"/>
    <w:rsid w:val="00B378E5"/>
    <w:rsid w:val="00B37BD6"/>
    <w:rsid w:val="00B41580"/>
    <w:rsid w:val="00B47D71"/>
    <w:rsid w:val="00B500E1"/>
    <w:rsid w:val="00B5031F"/>
    <w:rsid w:val="00B51980"/>
    <w:rsid w:val="00B55404"/>
    <w:rsid w:val="00B560DE"/>
    <w:rsid w:val="00B57853"/>
    <w:rsid w:val="00B6477A"/>
    <w:rsid w:val="00B74A7D"/>
    <w:rsid w:val="00B76835"/>
    <w:rsid w:val="00B776ED"/>
    <w:rsid w:val="00B7776E"/>
    <w:rsid w:val="00B82446"/>
    <w:rsid w:val="00B82701"/>
    <w:rsid w:val="00B82CAB"/>
    <w:rsid w:val="00B833DA"/>
    <w:rsid w:val="00B83EFA"/>
    <w:rsid w:val="00B853A0"/>
    <w:rsid w:val="00B8787B"/>
    <w:rsid w:val="00B91265"/>
    <w:rsid w:val="00B93A31"/>
    <w:rsid w:val="00B971C5"/>
    <w:rsid w:val="00B97F1C"/>
    <w:rsid w:val="00BA151E"/>
    <w:rsid w:val="00BA299A"/>
    <w:rsid w:val="00BA5866"/>
    <w:rsid w:val="00BA6875"/>
    <w:rsid w:val="00BA71FD"/>
    <w:rsid w:val="00BB1819"/>
    <w:rsid w:val="00BB31ED"/>
    <w:rsid w:val="00BB5D82"/>
    <w:rsid w:val="00BB6E0E"/>
    <w:rsid w:val="00BB7667"/>
    <w:rsid w:val="00BC0181"/>
    <w:rsid w:val="00BC018C"/>
    <w:rsid w:val="00BC11E3"/>
    <w:rsid w:val="00BC139C"/>
    <w:rsid w:val="00BC1A12"/>
    <w:rsid w:val="00BC24AC"/>
    <w:rsid w:val="00BC2E4C"/>
    <w:rsid w:val="00BC3ED0"/>
    <w:rsid w:val="00BC59A8"/>
    <w:rsid w:val="00BC610B"/>
    <w:rsid w:val="00BD020B"/>
    <w:rsid w:val="00BD05F4"/>
    <w:rsid w:val="00BD0AD5"/>
    <w:rsid w:val="00BD4ABF"/>
    <w:rsid w:val="00BD4C1A"/>
    <w:rsid w:val="00BD7E69"/>
    <w:rsid w:val="00BE22C2"/>
    <w:rsid w:val="00BE446F"/>
    <w:rsid w:val="00BE4AFA"/>
    <w:rsid w:val="00BE670A"/>
    <w:rsid w:val="00BF12E0"/>
    <w:rsid w:val="00BF3894"/>
    <w:rsid w:val="00BF4CF0"/>
    <w:rsid w:val="00BF68FC"/>
    <w:rsid w:val="00BF7894"/>
    <w:rsid w:val="00C01D50"/>
    <w:rsid w:val="00C02500"/>
    <w:rsid w:val="00C03024"/>
    <w:rsid w:val="00C0518F"/>
    <w:rsid w:val="00C06596"/>
    <w:rsid w:val="00C073F1"/>
    <w:rsid w:val="00C0754A"/>
    <w:rsid w:val="00C1255A"/>
    <w:rsid w:val="00C14366"/>
    <w:rsid w:val="00C14F79"/>
    <w:rsid w:val="00C16D83"/>
    <w:rsid w:val="00C1722A"/>
    <w:rsid w:val="00C17F34"/>
    <w:rsid w:val="00C20DC0"/>
    <w:rsid w:val="00C22997"/>
    <w:rsid w:val="00C2299A"/>
    <w:rsid w:val="00C247A8"/>
    <w:rsid w:val="00C24AD8"/>
    <w:rsid w:val="00C25949"/>
    <w:rsid w:val="00C2677E"/>
    <w:rsid w:val="00C26A13"/>
    <w:rsid w:val="00C26F60"/>
    <w:rsid w:val="00C30298"/>
    <w:rsid w:val="00C31185"/>
    <w:rsid w:val="00C31BDE"/>
    <w:rsid w:val="00C327CA"/>
    <w:rsid w:val="00C33F64"/>
    <w:rsid w:val="00C34558"/>
    <w:rsid w:val="00C36613"/>
    <w:rsid w:val="00C3703B"/>
    <w:rsid w:val="00C3742C"/>
    <w:rsid w:val="00C37CB0"/>
    <w:rsid w:val="00C413CD"/>
    <w:rsid w:val="00C427AB"/>
    <w:rsid w:val="00C43894"/>
    <w:rsid w:val="00C5140E"/>
    <w:rsid w:val="00C51C90"/>
    <w:rsid w:val="00C52FB0"/>
    <w:rsid w:val="00C53DCF"/>
    <w:rsid w:val="00C545B8"/>
    <w:rsid w:val="00C54753"/>
    <w:rsid w:val="00C55697"/>
    <w:rsid w:val="00C558E5"/>
    <w:rsid w:val="00C55E05"/>
    <w:rsid w:val="00C5689C"/>
    <w:rsid w:val="00C60276"/>
    <w:rsid w:val="00C6171A"/>
    <w:rsid w:val="00C67EAD"/>
    <w:rsid w:val="00C706DE"/>
    <w:rsid w:val="00C713F8"/>
    <w:rsid w:val="00C71B02"/>
    <w:rsid w:val="00C740AA"/>
    <w:rsid w:val="00C80FF0"/>
    <w:rsid w:val="00C82028"/>
    <w:rsid w:val="00C831D9"/>
    <w:rsid w:val="00C83B82"/>
    <w:rsid w:val="00C83BFF"/>
    <w:rsid w:val="00C85234"/>
    <w:rsid w:val="00C85357"/>
    <w:rsid w:val="00C866F6"/>
    <w:rsid w:val="00C8684D"/>
    <w:rsid w:val="00C86CAF"/>
    <w:rsid w:val="00C8762D"/>
    <w:rsid w:val="00C877A2"/>
    <w:rsid w:val="00C925D2"/>
    <w:rsid w:val="00C9268E"/>
    <w:rsid w:val="00C93AFA"/>
    <w:rsid w:val="00C9544B"/>
    <w:rsid w:val="00CA028F"/>
    <w:rsid w:val="00CA14B8"/>
    <w:rsid w:val="00CA1A57"/>
    <w:rsid w:val="00CA1E12"/>
    <w:rsid w:val="00CA3EFC"/>
    <w:rsid w:val="00CA63CD"/>
    <w:rsid w:val="00CA6B6F"/>
    <w:rsid w:val="00CA749B"/>
    <w:rsid w:val="00CB0741"/>
    <w:rsid w:val="00CB0EF2"/>
    <w:rsid w:val="00CB1A92"/>
    <w:rsid w:val="00CB3228"/>
    <w:rsid w:val="00CB3BAE"/>
    <w:rsid w:val="00CB4ED0"/>
    <w:rsid w:val="00CB5E19"/>
    <w:rsid w:val="00CB63C4"/>
    <w:rsid w:val="00CB6AA1"/>
    <w:rsid w:val="00CC2C75"/>
    <w:rsid w:val="00CC41FA"/>
    <w:rsid w:val="00CC4432"/>
    <w:rsid w:val="00CC5C46"/>
    <w:rsid w:val="00CC6639"/>
    <w:rsid w:val="00CC77E4"/>
    <w:rsid w:val="00CD187A"/>
    <w:rsid w:val="00CD1A77"/>
    <w:rsid w:val="00CD20F1"/>
    <w:rsid w:val="00CD2775"/>
    <w:rsid w:val="00CD2A3D"/>
    <w:rsid w:val="00CD2BCA"/>
    <w:rsid w:val="00CD2DEB"/>
    <w:rsid w:val="00CD5F25"/>
    <w:rsid w:val="00CD6269"/>
    <w:rsid w:val="00CD708A"/>
    <w:rsid w:val="00CE0EC2"/>
    <w:rsid w:val="00CE1FD1"/>
    <w:rsid w:val="00CE2F46"/>
    <w:rsid w:val="00CE423D"/>
    <w:rsid w:val="00CE4A94"/>
    <w:rsid w:val="00CE58B8"/>
    <w:rsid w:val="00CF07F4"/>
    <w:rsid w:val="00CF1048"/>
    <w:rsid w:val="00CF10E2"/>
    <w:rsid w:val="00CF1813"/>
    <w:rsid w:val="00CF237C"/>
    <w:rsid w:val="00CF2F54"/>
    <w:rsid w:val="00CF4105"/>
    <w:rsid w:val="00CF4F52"/>
    <w:rsid w:val="00CF7D22"/>
    <w:rsid w:val="00D01E3B"/>
    <w:rsid w:val="00D025F2"/>
    <w:rsid w:val="00D04F6B"/>
    <w:rsid w:val="00D1139F"/>
    <w:rsid w:val="00D11E7C"/>
    <w:rsid w:val="00D1296A"/>
    <w:rsid w:val="00D12B80"/>
    <w:rsid w:val="00D20C25"/>
    <w:rsid w:val="00D21471"/>
    <w:rsid w:val="00D21AD4"/>
    <w:rsid w:val="00D21DFE"/>
    <w:rsid w:val="00D2455D"/>
    <w:rsid w:val="00D2513B"/>
    <w:rsid w:val="00D25806"/>
    <w:rsid w:val="00D25CF6"/>
    <w:rsid w:val="00D26226"/>
    <w:rsid w:val="00D26638"/>
    <w:rsid w:val="00D26A17"/>
    <w:rsid w:val="00D27130"/>
    <w:rsid w:val="00D27A9D"/>
    <w:rsid w:val="00D30313"/>
    <w:rsid w:val="00D306AE"/>
    <w:rsid w:val="00D30BFF"/>
    <w:rsid w:val="00D3223F"/>
    <w:rsid w:val="00D35967"/>
    <w:rsid w:val="00D3640F"/>
    <w:rsid w:val="00D369C9"/>
    <w:rsid w:val="00D40A02"/>
    <w:rsid w:val="00D41AEA"/>
    <w:rsid w:val="00D50D20"/>
    <w:rsid w:val="00D516FC"/>
    <w:rsid w:val="00D52432"/>
    <w:rsid w:val="00D55207"/>
    <w:rsid w:val="00D5718B"/>
    <w:rsid w:val="00D574CF"/>
    <w:rsid w:val="00D57572"/>
    <w:rsid w:val="00D60E43"/>
    <w:rsid w:val="00D617D7"/>
    <w:rsid w:val="00D62C3E"/>
    <w:rsid w:val="00D6371C"/>
    <w:rsid w:val="00D647C2"/>
    <w:rsid w:val="00D64F67"/>
    <w:rsid w:val="00D67262"/>
    <w:rsid w:val="00D676B7"/>
    <w:rsid w:val="00D700BC"/>
    <w:rsid w:val="00D7073B"/>
    <w:rsid w:val="00D72021"/>
    <w:rsid w:val="00D73E6A"/>
    <w:rsid w:val="00D74667"/>
    <w:rsid w:val="00D74ADD"/>
    <w:rsid w:val="00D76DB6"/>
    <w:rsid w:val="00D80A7B"/>
    <w:rsid w:val="00D81EAC"/>
    <w:rsid w:val="00D82E8E"/>
    <w:rsid w:val="00D8359B"/>
    <w:rsid w:val="00D83735"/>
    <w:rsid w:val="00D866CA"/>
    <w:rsid w:val="00D875DA"/>
    <w:rsid w:val="00D879BF"/>
    <w:rsid w:val="00D87DCE"/>
    <w:rsid w:val="00D928CE"/>
    <w:rsid w:val="00D93C22"/>
    <w:rsid w:val="00D9401C"/>
    <w:rsid w:val="00D94F9C"/>
    <w:rsid w:val="00D977F7"/>
    <w:rsid w:val="00DA03AC"/>
    <w:rsid w:val="00DA11B0"/>
    <w:rsid w:val="00DA21FE"/>
    <w:rsid w:val="00DA2D79"/>
    <w:rsid w:val="00DA33C2"/>
    <w:rsid w:val="00DA4A3B"/>
    <w:rsid w:val="00DA51CD"/>
    <w:rsid w:val="00DA5FAE"/>
    <w:rsid w:val="00DB0717"/>
    <w:rsid w:val="00DB2EF8"/>
    <w:rsid w:val="00DB3EE2"/>
    <w:rsid w:val="00DB670B"/>
    <w:rsid w:val="00DC26D8"/>
    <w:rsid w:val="00DC2CC9"/>
    <w:rsid w:val="00DC38D5"/>
    <w:rsid w:val="00DC3F31"/>
    <w:rsid w:val="00DC43C1"/>
    <w:rsid w:val="00DD0A77"/>
    <w:rsid w:val="00DD1AB8"/>
    <w:rsid w:val="00DD23A4"/>
    <w:rsid w:val="00DD2519"/>
    <w:rsid w:val="00DD2C57"/>
    <w:rsid w:val="00DD4F0B"/>
    <w:rsid w:val="00DD515B"/>
    <w:rsid w:val="00DD7402"/>
    <w:rsid w:val="00DE1BC7"/>
    <w:rsid w:val="00DE22D7"/>
    <w:rsid w:val="00DE2557"/>
    <w:rsid w:val="00DE36AD"/>
    <w:rsid w:val="00DE54D1"/>
    <w:rsid w:val="00DF0399"/>
    <w:rsid w:val="00DF2676"/>
    <w:rsid w:val="00DF2E8E"/>
    <w:rsid w:val="00DF42B4"/>
    <w:rsid w:val="00DF477D"/>
    <w:rsid w:val="00DF4E0F"/>
    <w:rsid w:val="00DF678D"/>
    <w:rsid w:val="00DF7646"/>
    <w:rsid w:val="00E01C33"/>
    <w:rsid w:val="00E03F65"/>
    <w:rsid w:val="00E047C0"/>
    <w:rsid w:val="00E05577"/>
    <w:rsid w:val="00E0726E"/>
    <w:rsid w:val="00E13074"/>
    <w:rsid w:val="00E155DE"/>
    <w:rsid w:val="00E1643C"/>
    <w:rsid w:val="00E17C0C"/>
    <w:rsid w:val="00E20897"/>
    <w:rsid w:val="00E209B0"/>
    <w:rsid w:val="00E22703"/>
    <w:rsid w:val="00E2344B"/>
    <w:rsid w:val="00E23952"/>
    <w:rsid w:val="00E23B02"/>
    <w:rsid w:val="00E24CA3"/>
    <w:rsid w:val="00E24E6F"/>
    <w:rsid w:val="00E27360"/>
    <w:rsid w:val="00E30563"/>
    <w:rsid w:val="00E31B48"/>
    <w:rsid w:val="00E31C1F"/>
    <w:rsid w:val="00E34943"/>
    <w:rsid w:val="00E3629F"/>
    <w:rsid w:val="00E36DF9"/>
    <w:rsid w:val="00E401DD"/>
    <w:rsid w:val="00E4256C"/>
    <w:rsid w:val="00E42ECC"/>
    <w:rsid w:val="00E435D5"/>
    <w:rsid w:val="00E440C2"/>
    <w:rsid w:val="00E453E5"/>
    <w:rsid w:val="00E53D93"/>
    <w:rsid w:val="00E5643E"/>
    <w:rsid w:val="00E57446"/>
    <w:rsid w:val="00E65513"/>
    <w:rsid w:val="00E66927"/>
    <w:rsid w:val="00E66AFA"/>
    <w:rsid w:val="00E66DF3"/>
    <w:rsid w:val="00E67BFB"/>
    <w:rsid w:val="00E70BBB"/>
    <w:rsid w:val="00E71A5C"/>
    <w:rsid w:val="00E71A6B"/>
    <w:rsid w:val="00E72FBD"/>
    <w:rsid w:val="00E75EAF"/>
    <w:rsid w:val="00E77F26"/>
    <w:rsid w:val="00E83663"/>
    <w:rsid w:val="00E8377A"/>
    <w:rsid w:val="00E84BD9"/>
    <w:rsid w:val="00E86783"/>
    <w:rsid w:val="00E8714A"/>
    <w:rsid w:val="00E91736"/>
    <w:rsid w:val="00E92E89"/>
    <w:rsid w:val="00E941BE"/>
    <w:rsid w:val="00E9448F"/>
    <w:rsid w:val="00E944AB"/>
    <w:rsid w:val="00E95D5A"/>
    <w:rsid w:val="00E95F17"/>
    <w:rsid w:val="00EA316E"/>
    <w:rsid w:val="00EA3BF1"/>
    <w:rsid w:val="00EA52B5"/>
    <w:rsid w:val="00EA63D3"/>
    <w:rsid w:val="00EA7E27"/>
    <w:rsid w:val="00EB0058"/>
    <w:rsid w:val="00EB0606"/>
    <w:rsid w:val="00EB09C5"/>
    <w:rsid w:val="00EB23A4"/>
    <w:rsid w:val="00EB5529"/>
    <w:rsid w:val="00EB5713"/>
    <w:rsid w:val="00EB68F0"/>
    <w:rsid w:val="00EC1526"/>
    <w:rsid w:val="00EC17C5"/>
    <w:rsid w:val="00EC2238"/>
    <w:rsid w:val="00EC585E"/>
    <w:rsid w:val="00EC6CE3"/>
    <w:rsid w:val="00ED061C"/>
    <w:rsid w:val="00ED0B31"/>
    <w:rsid w:val="00ED26E5"/>
    <w:rsid w:val="00ED2B19"/>
    <w:rsid w:val="00ED4E33"/>
    <w:rsid w:val="00ED6731"/>
    <w:rsid w:val="00EE039E"/>
    <w:rsid w:val="00EE0A09"/>
    <w:rsid w:val="00EE1242"/>
    <w:rsid w:val="00EE12CE"/>
    <w:rsid w:val="00EE165C"/>
    <w:rsid w:val="00EE1B68"/>
    <w:rsid w:val="00EE1C3F"/>
    <w:rsid w:val="00EE3037"/>
    <w:rsid w:val="00EE533B"/>
    <w:rsid w:val="00EE5E1E"/>
    <w:rsid w:val="00EE6248"/>
    <w:rsid w:val="00EE6E0C"/>
    <w:rsid w:val="00EE7A3B"/>
    <w:rsid w:val="00EE7AC7"/>
    <w:rsid w:val="00EF10ED"/>
    <w:rsid w:val="00EF23EC"/>
    <w:rsid w:val="00EF37B8"/>
    <w:rsid w:val="00EF385B"/>
    <w:rsid w:val="00EF591A"/>
    <w:rsid w:val="00EF71AE"/>
    <w:rsid w:val="00F00195"/>
    <w:rsid w:val="00F018E1"/>
    <w:rsid w:val="00F01C48"/>
    <w:rsid w:val="00F01E0F"/>
    <w:rsid w:val="00F039F8"/>
    <w:rsid w:val="00F04295"/>
    <w:rsid w:val="00F05378"/>
    <w:rsid w:val="00F0598D"/>
    <w:rsid w:val="00F06B3F"/>
    <w:rsid w:val="00F10D81"/>
    <w:rsid w:val="00F122F1"/>
    <w:rsid w:val="00F13A44"/>
    <w:rsid w:val="00F15AD9"/>
    <w:rsid w:val="00F16C6E"/>
    <w:rsid w:val="00F17868"/>
    <w:rsid w:val="00F179F3"/>
    <w:rsid w:val="00F17DF2"/>
    <w:rsid w:val="00F20142"/>
    <w:rsid w:val="00F24BDE"/>
    <w:rsid w:val="00F25196"/>
    <w:rsid w:val="00F2543F"/>
    <w:rsid w:val="00F267F7"/>
    <w:rsid w:val="00F30496"/>
    <w:rsid w:val="00F308D2"/>
    <w:rsid w:val="00F31D90"/>
    <w:rsid w:val="00F321AC"/>
    <w:rsid w:val="00F404EC"/>
    <w:rsid w:val="00F4348F"/>
    <w:rsid w:val="00F434DF"/>
    <w:rsid w:val="00F4388F"/>
    <w:rsid w:val="00F44C05"/>
    <w:rsid w:val="00F44C28"/>
    <w:rsid w:val="00F458A3"/>
    <w:rsid w:val="00F51C65"/>
    <w:rsid w:val="00F51F7A"/>
    <w:rsid w:val="00F52C30"/>
    <w:rsid w:val="00F56EF3"/>
    <w:rsid w:val="00F57E8E"/>
    <w:rsid w:val="00F635DB"/>
    <w:rsid w:val="00F642CC"/>
    <w:rsid w:val="00F652DA"/>
    <w:rsid w:val="00F65F57"/>
    <w:rsid w:val="00F66D74"/>
    <w:rsid w:val="00F71049"/>
    <w:rsid w:val="00F728F0"/>
    <w:rsid w:val="00F73E5B"/>
    <w:rsid w:val="00F747B3"/>
    <w:rsid w:val="00F755B1"/>
    <w:rsid w:val="00F86B4D"/>
    <w:rsid w:val="00F86C0D"/>
    <w:rsid w:val="00F8732F"/>
    <w:rsid w:val="00F879E5"/>
    <w:rsid w:val="00F90272"/>
    <w:rsid w:val="00F909AF"/>
    <w:rsid w:val="00F90BD8"/>
    <w:rsid w:val="00F91315"/>
    <w:rsid w:val="00F91E5F"/>
    <w:rsid w:val="00F93C54"/>
    <w:rsid w:val="00F944AF"/>
    <w:rsid w:val="00F94A43"/>
    <w:rsid w:val="00F96AD6"/>
    <w:rsid w:val="00F96C90"/>
    <w:rsid w:val="00FA105B"/>
    <w:rsid w:val="00FA117B"/>
    <w:rsid w:val="00FA240F"/>
    <w:rsid w:val="00FA3129"/>
    <w:rsid w:val="00FA462A"/>
    <w:rsid w:val="00FA53E5"/>
    <w:rsid w:val="00FA6EA8"/>
    <w:rsid w:val="00FB31C1"/>
    <w:rsid w:val="00FB39CC"/>
    <w:rsid w:val="00FB4742"/>
    <w:rsid w:val="00FB4A30"/>
    <w:rsid w:val="00FB5031"/>
    <w:rsid w:val="00FC05B4"/>
    <w:rsid w:val="00FC0D94"/>
    <w:rsid w:val="00FC1537"/>
    <w:rsid w:val="00FC3C51"/>
    <w:rsid w:val="00FC43B9"/>
    <w:rsid w:val="00FC74DE"/>
    <w:rsid w:val="00FC7DA2"/>
    <w:rsid w:val="00FD042A"/>
    <w:rsid w:val="00FD0F27"/>
    <w:rsid w:val="00FD14D1"/>
    <w:rsid w:val="00FD3A74"/>
    <w:rsid w:val="00FD4297"/>
    <w:rsid w:val="00FD5999"/>
    <w:rsid w:val="00FD70FB"/>
    <w:rsid w:val="00FE0A47"/>
    <w:rsid w:val="00FE1EF6"/>
    <w:rsid w:val="00FE2BC1"/>
    <w:rsid w:val="00FF0073"/>
    <w:rsid w:val="00FF1FCF"/>
    <w:rsid w:val="00FF2E4F"/>
    <w:rsid w:val="00FF338B"/>
    <w:rsid w:val="00FF3E80"/>
    <w:rsid w:val="00FF556D"/>
    <w:rsid w:val="00FF58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150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716A48DD"/>
  <w15:chartTrackingRefBased/>
  <w15:docId w15:val="{5D1CD28B-7E30-4263-A9F3-085DEA283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150" w:eastAsia="en-150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C4A7B"/>
    <w:rPr>
      <w:rFonts w:ascii="Arial" w:hAnsi="Arial"/>
      <w:lang w:val="fr-FR" w:eastAsia="fr-FR"/>
    </w:rPr>
  </w:style>
  <w:style w:type="paragraph" w:styleId="Heading1">
    <w:name w:val="heading 1"/>
    <w:basedOn w:val="Normal"/>
    <w:next w:val="Normal"/>
    <w:link w:val="Heading1Char"/>
    <w:qFormat/>
    <w:rsid w:val="00F91E5F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pPr>
      <w:keepNext/>
      <w:spacing w:before="20" w:after="20"/>
      <w:ind w:left="-57"/>
      <w:outlineLvl w:val="1"/>
    </w:pPr>
    <w:rPr>
      <w:b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536"/>
        <w:tab w:val="right" w:pos="9072"/>
      </w:tabs>
    </w:pPr>
  </w:style>
  <w:style w:type="paragraph" w:styleId="BodyText">
    <w:name w:val="Body Text"/>
    <w:basedOn w:val="Normal"/>
    <w:rsid w:val="00002897"/>
    <w:pPr>
      <w:tabs>
        <w:tab w:val="left" w:pos="567"/>
      </w:tabs>
      <w:jc w:val="both"/>
    </w:pPr>
    <w:rPr>
      <w:rFonts w:ascii="Times New Roman" w:hAnsi="Times New Roman"/>
      <w:sz w:val="24"/>
    </w:rPr>
  </w:style>
  <w:style w:type="paragraph" w:styleId="BalloonText">
    <w:name w:val="Balloon Text"/>
    <w:basedOn w:val="Normal"/>
    <w:link w:val="BalloonTextChar"/>
    <w:rsid w:val="009F40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9F4055"/>
    <w:rPr>
      <w:rFonts w:ascii="Tahoma" w:hAnsi="Tahoma" w:cs="Tahoma"/>
      <w:sz w:val="16"/>
      <w:szCs w:val="16"/>
    </w:rPr>
  </w:style>
  <w:style w:type="character" w:customStyle="1" w:styleId="FooterChar">
    <w:name w:val="Footer Char"/>
    <w:link w:val="Footer"/>
    <w:uiPriority w:val="99"/>
    <w:rsid w:val="002E68F4"/>
    <w:rPr>
      <w:rFonts w:ascii="Arial" w:hAnsi="Arial"/>
    </w:rPr>
  </w:style>
  <w:style w:type="table" w:styleId="TableGrid">
    <w:name w:val="Table Grid"/>
    <w:basedOn w:val="TableNormal"/>
    <w:rsid w:val="00D63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2">
    <w:name w:val="Body Text 2"/>
    <w:basedOn w:val="Normal"/>
    <w:link w:val="BodyText2Char"/>
    <w:rsid w:val="00460CAE"/>
    <w:pPr>
      <w:spacing w:after="120" w:line="480" w:lineRule="auto"/>
    </w:pPr>
  </w:style>
  <w:style w:type="character" w:customStyle="1" w:styleId="BodyText2Char">
    <w:name w:val="Body Text 2 Char"/>
    <w:link w:val="BodyText2"/>
    <w:rsid w:val="00460CAE"/>
    <w:rPr>
      <w:rFonts w:ascii="Arial" w:hAnsi="Arial"/>
      <w:lang w:val="fr-FR" w:eastAsia="fr-FR"/>
    </w:rPr>
  </w:style>
  <w:style w:type="paragraph" w:styleId="ListParagraph">
    <w:name w:val="List Paragraph"/>
    <w:basedOn w:val="Normal"/>
    <w:uiPriority w:val="34"/>
    <w:qFormat/>
    <w:rsid w:val="00CA63CD"/>
    <w:pPr>
      <w:ind w:left="720"/>
    </w:pPr>
  </w:style>
  <w:style w:type="character" w:customStyle="1" w:styleId="Heading1Char">
    <w:name w:val="Heading 1 Char"/>
    <w:link w:val="Heading1"/>
    <w:rsid w:val="00F91E5F"/>
    <w:rPr>
      <w:rFonts w:ascii="Calibri Light" w:eastAsia="Times New Roman" w:hAnsi="Calibri Light" w:cs="Times New Roman"/>
      <w:b/>
      <w:bCs/>
      <w:kern w:val="32"/>
      <w:sz w:val="32"/>
      <w:szCs w:val="32"/>
      <w:lang w:val="fr-FR" w:eastAsia="fr-FR"/>
    </w:rPr>
  </w:style>
  <w:style w:type="paragraph" w:customStyle="1" w:styleId="Default">
    <w:name w:val="Default"/>
    <w:rsid w:val="00F91E5F"/>
    <w:pPr>
      <w:autoSpaceDE w:val="0"/>
      <w:autoSpaceDN w:val="0"/>
      <w:adjustRightInd w:val="0"/>
    </w:pPr>
    <w:rPr>
      <w:rFonts w:ascii="Helvetica Linotype" w:hAnsi="Helvetica Linotype" w:cs="Helvetica Linotype"/>
      <w:color w:val="000000"/>
      <w:sz w:val="24"/>
      <w:szCs w:val="24"/>
      <w:lang w:val="el-GR" w:eastAsia="el-GR"/>
    </w:rPr>
  </w:style>
  <w:style w:type="paragraph" w:styleId="FootnoteText">
    <w:name w:val="footnote text"/>
    <w:basedOn w:val="Normal"/>
    <w:link w:val="FootnoteTextChar"/>
    <w:rsid w:val="001D627D"/>
  </w:style>
  <w:style w:type="character" w:customStyle="1" w:styleId="FootnoteTextChar">
    <w:name w:val="Footnote Text Char"/>
    <w:basedOn w:val="DefaultParagraphFont"/>
    <w:link w:val="FootnoteText"/>
    <w:rsid w:val="001D627D"/>
    <w:rPr>
      <w:rFonts w:ascii="Arial" w:hAnsi="Arial"/>
      <w:lang w:val="fr-FR" w:eastAsia="fr-FR"/>
    </w:rPr>
  </w:style>
  <w:style w:type="character" w:styleId="FootnoteReference">
    <w:name w:val="footnote reference"/>
    <w:basedOn w:val="DefaultParagraphFont"/>
    <w:rsid w:val="001D627D"/>
    <w:rPr>
      <w:vertAlign w:val="superscript"/>
    </w:rPr>
  </w:style>
  <w:style w:type="paragraph" w:styleId="EndnoteText">
    <w:name w:val="endnote text"/>
    <w:basedOn w:val="Normal"/>
    <w:link w:val="EndnoteTextChar"/>
    <w:rsid w:val="009B0000"/>
  </w:style>
  <w:style w:type="character" w:customStyle="1" w:styleId="EndnoteTextChar">
    <w:name w:val="Endnote Text Char"/>
    <w:basedOn w:val="DefaultParagraphFont"/>
    <w:link w:val="EndnoteText"/>
    <w:rsid w:val="009B0000"/>
    <w:rPr>
      <w:rFonts w:ascii="Arial" w:hAnsi="Arial"/>
      <w:lang w:val="fr-FR" w:eastAsia="fr-FR"/>
    </w:rPr>
  </w:style>
  <w:style w:type="character" w:styleId="EndnoteReference">
    <w:name w:val="endnote reference"/>
    <w:basedOn w:val="DefaultParagraphFont"/>
    <w:rsid w:val="009B0000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387E8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iat\CLIMGIW\MODELES\VCT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D7F32-E99D-4563-8FA4-65795E977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VCTA.DOT</Template>
  <TotalTime>1081</TotalTime>
  <Pages>4</Pages>
  <Words>1015</Words>
  <Characters>5786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CLIMACIAT GI</vt:lpstr>
      <vt:lpstr>CLIMACIAT GI</vt:lpstr>
    </vt:vector>
  </TitlesOfParts>
  <Company>CIAT DSI</Company>
  <LinksUpToDate>false</LinksUpToDate>
  <CharactersWithSpaces>6788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CLIMACIAT GI</dc:title>
  <dc:subject>Sortie client</dc:subject>
  <dc:creator>dmic</dc:creator>
  <cp:keywords/>
  <cp:lastModifiedBy>Stefanos Gaitanos</cp:lastModifiedBy>
  <cp:revision>851</cp:revision>
  <cp:lastPrinted>2010-12-07T13:47:00Z</cp:lastPrinted>
  <dcterms:created xsi:type="dcterms:W3CDTF">2018-09-11T14:20:00Z</dcterms:created>
  <dcterms:modified xsi:type="dcterms:W3CDTF">2018-09-20T13:45:00Z</dcterms:modified>
</cp:coreProperties>
</file>